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9FA" w:rsidRPr="00D9488A" w:rsidRDefault="00122FE5" w:rsidP="00D309F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8863330" cy="6448211"/>
            <wp:effectExtent l="19050" t="0" r="0" b="0"/>
            <wp:docPr id="1" name="Рисунок 1" descr="E:\Скан. прогр\лит.чт.4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кан. прогр\лит.чт.4 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6448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9FA" w:rsidRPr="00D309FA" w:rsidRDefault="00D309FA" w:rsidP="00D309F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09FA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D309FA" w:rsidRPr="00D309FA" w:rsidRDefault="00D309FA" w:rsidP="00D309FA">
      <w:pPr>
        <w:spacing w:line="240" w:lineRule="auto"/>
        <w:ind w:right="207"/>
        <w:rPr>
          <w:rFonts w:ascii="Times New Roman" w:eastAsia="Arial" w:hAnsi="Times New Roman" w:cs="Times New Roman"/>
          <w:color w:val="231F20"/>
          <w:sz w:val="24"/>
          <w:szCs w:val="24"/>
          <w:lang w:eastAsia="ru-RU"/>
        </w:rPr>
      </w:pPr>
      <w:r w:rsidRPr="00D30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разработана  на основе авторской программы  под редакцией  Л.Ф. Климановой,</w:t>
      </w:r>
      <w:proofErr w:type="gramStart"/>
      <w:r w:rsidRPr="00D30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309FA">
        <w:rPr>
          <w:rFonts w:ascii="Times New Roman" w:eastAsia="Arial" w:hAnsi="Times New Roman" w:cs="Times New Roman"/>
          <w:color w:val="231F20"/>
          <w:sz w:val="24"/>
          <w:szCs w:val="24"/>
          <w:lang w:eastAsia="ru-RU"/>
        </w:rPr>
        <w:t>,</w:t>
      </w:r>
      <w:proofErr w:type="gramEnd"/>
      <w:r w:rsidRPr="00D309FA">
        <w:rPr>
          <w:rFonts w:ascii="Times New Roman" w:eastAsia="Arial" w:hAnsi="Times New Roman" w:cs="Times New Roman"/>
          <w:color w:val="231F20"/>
          <w:sz w:val="24"/>
          <w:szCs w:val="24"/>
          <w:lang w:eastAsia="ru-RU"/>
        </w:rPr>
        <w:t xml:space="preserve"> М. В. </w:t>
      </w:r>
      <w:proofErr w:type="spellStart"/>
      <w:r w:rsidRPr="00D309FA">
        <w:rPr>
          <w:rFonts w:ascii="Times New Roman" w:eastAsia="Arial" w:hAnsi="Times New Roman" w:cs="Times New Roman"/>
          <w:color w:val="231F20"/>
          <w:sz w:val="24"/>
          <w:szCs w:val="24"/>
          <w:lang w:eastAsia="ru-RU"/>
        </w:rPr>
        <w:t>Бойкиной</w:t>
      </w:r>
      <w:proofErr w:type="spellEnd"/>
      <w:r w:rsidRPr="00D309FA">
        <w:rPr>
          <w:rFonts w:ascii="Times New Roman" w:eastAsia="Arial" w:hAnsi="Times New Roman" w:cs="Times New Roman"/>
          <w:color w:val="231F20"/>
          <w:sz w:val="24"/>
          <w:szCs w:val="24"/>
          <w:lang w:eastAsia="ru-RU"/>
        </w:rPr>
        <w:t xml:space="preserve">. — М.: Просвещение, 2014,  к учебнику </w:t>
      </w:r>
      <w:r w:rsidRPr="00D30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Л.Ф. Климановой,</w:t>
      </w:r>
      <w:proofErr w:type="gramStart"/>
      <w:r w:rsidRPr="00D30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309FA">
        <w:rPr>
          <w:rFonts w:ascii="Times New Roman" w:eastAsia="Arial" w:hAnsi="Times New Roman" w:cs="Times New Roman"/>
          <w:color w:val="231F20"/>
          <w:sz w:val="24"/>
          <w:szCs w:val="24"/>
          <w:lang w:eastAsia="ru-RU"/>
        </w:rPr>
        <w:t>,</w:t>
      </w:r>
      <w:proofErr w:type="gramEnd"/>
      <w:r w:rsidRPr="00D309FA">
        <w:rPr>
          <w:rFonts w:ascii="Times New Roman" w:eastAsia="Arial" w:hAnsi="Times New Roman" w:cs="Times New Roman"/>
          <w:color w:val="231F20"/>
          <w:sz w:val="24"/>
          <w:szCs w:val="24"/>
          <w:lang w:eastAsia="ru-RU"/>
        </w:rPr>
        <w:t xml:space="preserve"> М. В. </w:t>
      </w:r>
      <w:proofErr w:type="spellStart"/>
      <w:r w:rsidRPr="00D309FA">
        <w:rPr>
          <w:rFonts w:ascii="Times New Roman" w:eastAsia="Arial" w:hAnsi="Times New Roman" w:cs="Times New Roman"/>
          <w:color w:val="231F20"/>
          <w:sz w:val="24"/>
          <w:szCs w:val="24"/>
          <w:lang w:eastAsia="ru-RU"/>
        </w:rPr>
        <w:t>Бойкиной</w:t>
      </w:r>
      <w:proofErr w:type="spellEnd"/>
      <w:r w:rsidRPr="00D309FA">
        <w:rPr>
          <w:rFonts w:ascii="Times New Roman" w:eastAsia="Arial" w:hAnsi="Times New Roman" w:cs="Times New Roman"/>
          <w:color w:val="231F20"/>
          <w:sz w:val="24"/>
          <w:szCs w:val="24"/>
          <w:lang w:eastAsia="ru-RU"/>
        </w:rPr>
        <w:t xml:space="preserve"> «Литературное чтение 4 класс»</w:t>
      </w:r>
    </w:p>
    <w:p w:rsidR="00D309FA" w:rsidRPr="00D309FA" w:rsidRDefault="00D309FA" w:rsidP="00D309F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09FA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предмета</w:t>
      </w:r>
    </w:p>
    <w:p w:rsidR="00D309FA" w:rsidRPr="00D309FA" w:rsidRDefault="00D309FA" w:rsidP="00D309F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09FA">
        <w:rPr>
          <w:rFonts w:ascii="Times New Roman" w:hAnsi="Times New Roman" w:cs="Times New Roman"/>
          <w:b/>
          <w:sz w:val="24"/>
          <w:szCs w:val="24"/>
        </w:rPr>
        <w:t xml:space="preserve">Личностные </w:t>
      </w:r>
    </w:p>
    <w:p w:rsidR="00D309FA" w:rsidRPr="00D309FA" w:rsidRDefault="00F52BC9" w:rsidP="00D309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BC9">
        <w:rPr>
          <w:rFonts w:ascii="Times New Roman" w:hAnsi="Times New Roman" w:cs="Times New Roman"/>
          <w:i/>
          <w:sz w:val="24"/>
          <w:szCs w:val="24"/>
        </w:rPr>
        <w:t>Учащиеся научатся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309FA" w:rsidRPr="00D309FA">
        <w:rPr>
          <w:rFonts w:ascii="Times New Roman" w:hAnsi="Times New Roman" w:cs="Times New Roman"/>
          <w:sz w:val="24"/>
          <w:szCs w:val="24"/>
        </w:rPr>
        <w:t>понимать, что отношение к Родине начинается с отношений к семье и к малой родине, находить примеры самоотверженной любви к малой родине среди героев прочитанных произведений; собирать материал для проведения заочных экскурсий по любимым местам своей Ро</w:t>
      </w:r>
      <w:r>
        <w:rPr>
          <w:rFonts w:ascii="Times New Roman" w:hAnsi="Times New Roman" w:cs="Times New Roman"/>
          <w:sz w:val="24"/>
          <w:szCs w:val="24"/>
        </w:rPr>
        <w:t>дины, местам, воспетым в произ</w:t>
      </w:r>
      <w:r w:rsidR="00D309FA" w:rsidRPr="00D309FA">
        <w:rPr>
          <w:rFonts w:ascii="Times New Roman" w:hAnsi="Times New Roman" w:cs="Times New Roman"/>
          <w:sz w:val="24"/>
          <w:szCs w:val="24"/>
        </w:rPr>
        <w:t>ведениях писателей и поэтов, доносить эту информацию до слушателей, используя худо</w:t>
      </w:r>
      <w:r>
        <w:rPr>
          <w:rFonts w:ascii="Times New Roman" w:hAnsi="Times New Roman" w:cs="Times New Roman"/>
          <w:sz w:val="24"/>
          <w:szCs w:val="24"/>
        </w:rPr>
        <w:t>жественные формы изложения (ли</w:t>
      </w:r>
      <w:r w:rsidR="00D309FA" w:rsidRPr="00D309FA">
        <w:rPr>
          <w:rFonts w:ascii="Times New Roman" w:hAnsi="Times New Roman" w:cs="Times New Roman"/>
          <w:sz w:val="24"/>
          <w:szCs w:val="24"/>
        </w:rPr>
        <w:t>тературный журнал, уроки-концерты, уроки-праз</w:t>
      </w:r>
      <w:r>
        <w:rPr>
          <w:rFonts w:ascii="Times New Roman" w:hAnsi="Times New Roman" w:cs="Times New Roman"/>
          <w:sz w:val="24"/>
          <w:szCs w:val="24"/>
        </w:rPr>
        <w:t>дники, уро</w:t>
      </w:r>
      <w:r w:rsidR="00D309FA" w:rsidRPr="00D309FA">
        <w:rPr>
          <w:rFonts w:ascii="Times New Roman" w:hAnsi="Times New Roman" w:cs="Times New Roman"/>
          <w:sz w:val="24"/>
          <w:szCs w:val="24"/>
        </w:rPr>
        <w:t xml:space="preserve">ки-конкурсы и пр.); </w:t>
      </w:r>
    </w:p>
    <w:p w:rsidR="00D309FA" w:rsidRPr="00D309FA" w:rsidRDefault="00D309FA" w:rsidP="00D309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09FA">
        <w:rPr>
          <w:rFonts w:ascii="Times New Roman" w:hAnsi="Times New Roman" w:cs="Times New Roman"/>
          <w:sz w:val="24"/>
          <w:szCs w:val="24"/>
        </w:rPr>
        <w:t xml:space="preserve"> составлять сборники стихов и рассказов о Родине, включать в них и произведения собственного сочинения; </w:t>
      </w:r>
      <w:proofErr w:type="spellStart"/>
      <w:r w:rsidRPr="00D309FA">
        <w:rPr>
          <w:rFonts w:ascii="Times New Roman" w:hAnsi="Times New Roman" w:cs="Times New Roman"/>
          <w:sz w:val="24"/>
          <w:szCs w:val="24"/>
        </w:rPr>
        <w:t>l</w:t>
      </w:r>
      <w:proofErr w:type="spellEnd"/>
      <w:r w:rsidRPr="00D309FA">
        <w:rPr>
          <w:rFonts w:ascii="Times New Roman" w:hAnsi="Times New Roman" w:cs="Times New Roman"/>
          <w:sz w:val="24"/>
          <w:szCs w:val="24"/>
        </w:rPr>
        <w:t xml:space="preserve"> принимать участие в проекте на тему «Моя Родина в произведениях великих художников, поэтов и музыкантов». </w:t>
      </w:r>
    </w:p>
    <w:p w:rsidR="00D309FA" w:rsidRPr="00F52BC9" w:rsidRDefault="00D309FA" w:rsidP="00D309F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52BC9">
        <w:rPr>
          <w:rFonts w:ascii="Times New Roman" w:hAnsi="Times New Roman" w:cs="Times New Roman"/>
          <w:i/>
          <w:sz w:val="24"/>
          <w:szCs w:val="24"/>
        </w:rPr>
        <w:t xml:space="preserve">Учащиеся получат возможность научиться: </w:t>
      </w:r>
    </w:p>
    <w:p w:rsidR="00D309FA" w:rsidRPr="00D309FA" w:rsidRDefault="00D309FA" w:rsidP="00D309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09FA">
        <w:rPr>
          <w:rFonts w:ascii="Times New Roman" w:hAnsi="Times New Roman" w:cs="Times New Roman"/>
          <w:sz w:val="24"/>
          <w:szCs w:val="24"/>
        </w:rPr>
        <w:t>познавать национальны</w:t>
      </w:r>
      <w:r w:rsidR="00F52BC9">
        <w:rPr>
          <w:rFonts w:ascii="Times New Roman" w:hAnsi="Times New Roman" w:cs="Times New Roman"/>
          <w:sz w:val="24"/>
          <w:szCs w:val="24"/>
        </w:rPr>
        <w:t>е традиции своего народа, сохра</w:t>
      </w:r>
      <w:r w:rsidRPr="00D309FA">
        <w:rPr>
          <w:rFonts w:ascii="Times New Roman" w:hAnsi="Times New Roman" w:cs="Times New Roman"/>
          <w:sz w:val="24"/>
          <w:szCs w:val="24"/>
        </w:rPr>
        <w:t xml:space="preserve">нять их; </w:t>
      </w:r>
    </w:p>
    <w:p w:rsidR="00D309FA" w:rsidRPr="00D309FA" w:rsidRDefault="00D309FA" w:rsidP="00D309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09FA">
        <w:rPr>
          <w:rFonts w:ascii="Times New Roman" w:hAnsi="Times New Roman" w:cs="Times New Roman"/>
          <w:sz w:val="24"/>
          <w:szCs w:val="24"/>
        </w:rPr>
        <w:t xml:space="preserve"> рассказывать о своей Род</w:t>
      </w:r>
      <w:r w:rsidR="00F52BC9">
        <w:rPr>
          <w:rFonts w:ascii="Times New Roman" w:hAnsi="Times New Roman" w:cs="Times New Roman"/>
          <w:sz w:val="24"/>
          <w:szCs w:val="24"/>
        </w:rPr>
        <w:t>ине, об авторах и их произведе</w:t>
      </w:r>
      <w:r w:rsidRPr="00D309FA">
        <w:rPr>
          <w:rFonts w:ascii="Times New Roman" w:hAnsi="Times New Roman" w:cs="Times New Roman"/>
          <w:sz w:val="24"/>
          <w:szCs w:val="24"/>
        </w:rPr>
        <w:t>ниях о Родине, о памят</w:t>
      </w:r>
      <w:r w:rsidR="00F52BC9">
        <w:rPr>
          <w:rFonts w:ascii="Times New Roman" w:hAnsi="Times New Roman" w:cs="Times New Roman"/>
          <w:sz w:val="24"/>
          <w:szCs w:val="24"/>
        </w:rPr>
        <w:t xml:space="preserve">ных местах своей малой родины; </w:t>
      </w:r>
      <w:r w:rsidRPr="00D309FA">
        <w:rPr>
          <w:rFonts w:ascii="Times New Roman" w:hAnsi="Times New Roman" w:cs="Times New Roman"/>
          <w:sz w:val="24"/>
          <w:szCs w:val="24"/>
        </w:rPr>
        <w:t xml:space="preserve"> находить в Интернете, в библиотеке произведен</w:t>
      </w:r>
      <w:r w:rsidR="00F52BC9">
        <w:rPr>
          <w:rFonts w:ascii="Times New Roman" w:hAnsi="Times New Roman" w:cs="Times New Roman"/>
          <w:sz w:val="24"/>
          <w:szCs w:val="24"/>
        </w:rPr>
        <w:t>ия о Ро</w:t>
      </w:r>
      <w:r w:rsidRPr="00D309FA">
        <w:rPr>
          <w:rFonts w:ascii="Times New Roman" w:hAnsi="Times New Roman" w:cs="Times New Roman"/>
          <w:sz w:val="24"/>
          <w:szCs w:val="24"/>
        </w:rPr>
        <w:t>дине, о людях, совершивш</w:t>
      </w:r>
      <w:r w:rsidR="00F52BC9">
        <w:rPr>
          <w:rFonts w:ascii="Times New Roman" w:hAnsi="Times New Roman" w:cs="Times New Roman"/>
          <w:sz w:val="24"/>
          <w:szCs w:val="24"/>
        </w:rPr>
        <w:t xml:space="preserve">их подвиг во имя своей Родины; </w:t>
      </w:r>
      <w:r w:rsidRPr="00D309FA">
        <w:rPr>
          <w:rFonts w:ascii="Times New Roman" w:hAnsi="Times New Roman" w:cs="Times New Roman"/>
          <w:sz w:val="24"/>
          <w:szCs w:val="24"/>
        </w:rPr>
        <w:t xml:space="preserve"> создавать свои собственные проекты о Родине, писать собственные произведения о Родине. </w:t>
      </w:r>
    </w:p>
    <w:p w:rsidR="00D309FA" w:rsidRPr="00F52BC9" w:rsidRDefault="00D309FA" w:rsidP="00D309F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52BC9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F52BC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309FA" w:rsidRPr="00F52BC9" w:rsidRDefault="00D309FA" w:rsidP="00D309F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2BC9">
        <w:rPr>
          <w:rFonts w:ascii="Times New Roman" w:hAnsi="Times New Roman" w:cs="Times New Roman"/>
          <w:b/>
          <w:sz w:val="24"/>
          <w:szCs w:val="24"/>
        </w:rPr>
        <w:t xml:space="preserve">Регулятивные УУД </w:t>
      </w:r>
    </w:p>
    <w:p w:rsidR="00D309FA" w:rsidRPr="00F52BC9" w:rsidRDefault="00D309FA" w:rsidP="00D309F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52BC9">
        <w:rPr>
          <w:rFonts w:ascii="Times New Roman" w:hAnsi="Times New Roman" w:cs="Times New Roman"/>
          <w:i/>
          <w:sz w:val="24"/>
          <w:szCs w:val="24"/>
        </w:rPr>
        <w:t xml:space="preserve">Учащиеся научатся: </w:t>
      </w:r>
    </w:p>
    <w:p w:rsidR="00D309FA" w:rsidRPr="00D309FA" w:rsidRDefault="00D309FA" w:rsidP="00D309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09FA">
        <w:rPr>
          <w:rFonts w:ascii="Times New Roman" w:hAnsi="Times New Roman" w:cs="Times New Roman"/>
          <w:sz w:val="24"/>
          <w:szCs w:val="24"/>
        </w:rPr>
        <w:t xml:space="preserve">   формулировать учебную задачу урока коллективно, в мин</w:t>
      </w:r>
      <w:proofErr w:type="gramStart"/>
      <w:r w:rsidRPr="00D309FA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D309FA">
        <w:rPr>
          <w:rFonts w:ascii="Times New Roman" w:hAnsi="Times New Roman" w:cs="Times New Roman"/>
          <w:sz w:val="24"/>
          <w:szCs w:val="24"/>
        </w:rPr>
        <w:t xml:space="preserve"> группе или паре; </w:t>
      </w:r>
    </w:p>
    <w:p w:rsidR="00D309FA" w:rsidRPr="00D309FA" w:rsidRDefault="00D309FA" w:rsidP="00D309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09FA">
        <w:rPr>
          <w:rFonts w:ascii="Times New Roman" w:hAnsi="Times New Roman" w:cs="Times New Roman"/>
          <w:sz w:val="24"/>
          <w:szCs w:val="24"/>
        </w:rPr>
        <w:t xml:space="preserve"> читать в соответствии с целью чтения (в темпе разговорной речи, без искажений, вы</w:t>
      </w:r>
      <w:r w:rsidR="00F52BC9">
        <w:rPr>
          <w:rFonts w:ascii="Times New Roman" w:hAnsi="Times New Roman" w:cs="Times New Roman"/>
          <w:sz w:val="24"/>
          <w:szCs w:val="24"/>
        </w:rPr>
        <w:t xml:space="preserve">разительно, выборочно и пр.); </w:t>
      </w:r>
      <w:r w:rsidRPr="00D309FA">
        <w:rPr>
          <w:rFonts w:ascii="Times New Roman" w:hAnsi="Times New Roman" w:cs="Times New Roman"/>
          <w:sz w:val="24"/>
          <w:szCs w:val="24"/>
        </w:rPr>
        <w:t xml:space="preserve">   осмыслять коллективно составленный план работы на уроке и  план,  выработанный  группой  сверстников  (паро</w:t>
      </w:r>
      <w:r w:rsidR="00F52BC9">
        <w:rPr>
          <w:rFonts w:ascii="Times New Roman" w:hAnsi="Times New Roman" w:cs="Times New Roman"/>
          <w:sz w:val="24"/>
          <w:szCs w:val="24"/>
        </w:rPr>
        <w:t>й),  предла</w:t>
      </w:r>
      <w:r w:rsidRPr="00D309FA">
        <w:rPr>
          <w:rFonts w:ascii="Times New Roman" w:hAnsi="Times New Roman" w:cs="Times New Roman"/>
          <w:sz w:val="24"/>
          <w:szCs w:val="24"/>
        </w:rPr>
        <w:t xml:space="preserve">гать свой </w:t>
      </w:r>
      <w:r w:rsidRPr="00D309FA">
        <w:rPr>
          <w:rFonts w:ascii="Times New Roman" w:hAnsi="Times New Roman" w:cs="Times New Roman"/>
          <w:sz w:val="24"/>
          <w:szCs w:val="24"/>
        </w:rPr>
        <w:lastRenderedPageBreak/>
        <w:t>индивидуальный п</w:t>
      </w:r>
      <w:r w:rsidR="005E4304">
        <w:rPr>
          <w:rFonts w:ascii="Times New Roman" w:hAnsi="Times New Roman" w:cs="Times New Roman"/>
          <w:sz w:val="24"/>
          <w:szCs w:val="24"/>
        </w:rPr>
        <w:t>лан работы (возможно, альтерна</w:t>
      </w:r>
      <w:r w:rsidRPr="00D309FA">
        <w:rPr>
          <w:rFonts w:ascii="Times New Roman" w:hAnsi="Times New Roman" w:cs="Times New Roman"/>
          <w:sz w:val="24"/>
          <w:szCs w:val="24"/>
        </w:rPr>
        <w:t xml:space="preserve">тивный)  или  некоторые  пункты  плана,  приводить  аргументы в пользу своего плана работы; </w:t>
      </w:r>
    </w:p>
    <w:p w:rsidR="00D309FA" w:rsidRPr="00D309FA" w:rsidRDefault="00D309FA" w:rsidP="00D309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09FA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D309FA">
        <w:rPr>
          <w:rFonts w:ascii="Times New Roman" w:hAnsi="Times New Roman" w:cs="Times New Roman"/>
          <w:sz w:val="24"/>
          <w:szCs w:val="24"/>
        </w:rPr>
        <w:t>принимать замечания, конструктивно обсуждать не</w:t>
      </w:r>
      <w:r w:rsidR="005E4304">
        <w:rPr>
          <w:rFonts w:ascii="Times New Roman" w:hAnsi="Times New Roman" w:cs="Times New Roman"/>
          <w:sz w:val="24"/>
          <w:szCs w:val="24"/>
        </w:rPr>
        <w:t xml:space="preserve">достатки предложенного плана; </w:t>
      </w:r>
      <w:r w:rsidRPr="00D309FA">
        <w:rPr>
          <w:rFonts w:ascii="Times New Roman" w:hAnsi="Times New Roman" w:cs="Times New Roman"/>
          <w:sz w:val="24"/>
          <w:szCs w:val="24"/>
        </w:rPr>
        <w:t xml:space="preserve"> выбирать наиболее эффекти</w:t>
      </w:r>
      <w:r w:rsidR="005E4304">
        <w:rPr>
          <w:rFonts w:ascii="Times New Roman" w:hAnsi="Times New Roman" w:cs="Times New Roman"/>
          <w:sz w:val="24"/>
          <w:szCs w:val="24"/>
        </w:rPr>
        <w:t>вный вариант плана для достиже</w:t>
      </w:r>
      <w:r w:rsidRPr="00D309FA">
        <w:rPr>
          <w:rFonts w:ascii="Times New Roman" w:hAnsi="Times New Roman" w:cs="Times New Roman"/>
          <w:sz w:val="24"/>
          <w:szCs w:val="24"/>
        </w:rPr>
        <w:t>ния результатов изучения темы у</w:t>
      </w:r>
      <w:r w:rsidR="005E4304">
        <w:rPr>
          <w:rFonts w:ascii="Times New Roman" w:hAnsi="Times New Roman" w:cs="Times New Roman"/>
          <w:sz w:val="24"/>
          <w:szCs w:val="24"/>
        </w:rPr>
        <w:t>рока; если план одобрен, следо</w:t>
      </w:r>
      <w:r w:rsidRPr="00D309FA">
        <w:rPr>
          <w:rFonts w:ascii="Times New Roman" w:hAnsi="Times New Roman" w:cs="Times New Roman"/>
          <w:sz w:val="24"/>
          <w:szCs w:val="24"/>
        </w:rPr>
        <w:t xml:space="preserve">вать его пунктам, проверять и </w:t>
      </w:r>
      <w:r w:rsidR="005E4304">
        <w:rPr>
          <w:rFonts w:ascii="Times New Roman" w:hAnsi="Times New Roman" w:cs="Times New Roman"/>
          <w:sz w:val="24"/>
          <w:szCs w:val="24"/>
        </w:rPr>
        <w:t xml:space="preserve">контролировать их выполнение; </w:t>
      </w:r>
      <w:r w:rsidRPr="00D309FA">
        <w:rPr>
          <w:rFonts w:ascii="Times New Roman" w:hAnsi="Times New Roman" w:cs="Times New Roman"/>
          <w:sz w:val="24"/>
          <w:szCs w:val="24"/>
        </w:rPr>
        <w:t xml:space="preserve">  оценивать свою работу в со</w:t>
      </w:r>
      <w:r w:rsidR="005E4304">
        <w:rPr>
          <w:rFonts w:ascii="Times New Roman" w:hAnsi="Times New Roman" w:cs="Times New Roman"/>
          <w:sz w:val="24"/>
          <w:szCs w:val="24"/>
        </w:rPr>
        <w:t>ответствии с заранее выработан</w:t>
      </w:r>
      <w:r w:rsidRPr="00D309FA">
        <w:rPr>
          <w:rFonts w:ascii="Times New Roman" w:hAnsi="Times New Roman" w:cs="Times New Roman"/>
          <w:sz w:val="24"/>
          <w:szCs w:val="24"/>
        </w:rPr>
        <w:t>ными критериями и выб</w:t>
      </w:r>
      <w:r w:rsidR="005E4304">
        <w:rPr>
          <w:rFonts w:ascii="Times New Roman" w:hAnsi="Times New Roman" w:cs="Times New Roman"/>
          <w:sz w:val="24"/>
          <w:szCs w:val="24"/>
        </w:rPr>
        <w:t xml:space="preserve">ранными формами оценивания; </w:t>
      </w:r>
      <w:r w:rsidRPr="00D309FA">
        <w:rPr>
          <w:rFonts w:ascii="Times New Roman" w:hAnsi="Times New Roman" w:cs="Times New Roman"/>
          <w:sz w:val="24"/>
          <w:szCs w:val="24"/>
        </w:rPr>
        <w:t>определять границы собственного знания и нез</w:t>
      </w:r>
      <w:r w:rsidR="005E4304">
        <w:rPr>
          <w:rFonts w:ascii="Times New Roman" w:hAnsi="Times New Roman" w:cs="Times New Roman"/>
          <w:sz w:val="24"/>
          <w:szCs w:val="24"/>
        </w:rPr>
        <w:t>нания по теме  самостоятельно;</w:t>
      </w:r>
      <w:proofErr w:type="gramEnd"/>
      <w:r w:rsidR="005E4304">
        <w:rPr>
          <w:rFonts w:ascii="Times New Roman" w:hAnsi="Times New Roman" w:cs="Times New Roman"/>
          <w:sz w:val="24"/>
          <w:szCs w:val="24"/>
        </w:rPr>
        <w:t xml:space="preserve"> </w:t>
      </w:r>
      <w:r w:rsidRPr="00D309FA">
        <w:rPr>
          <w:rFonts w:ascii="Times New Roman" w:hAnsi="Times New Roman" w:cs="Times New Roman"/>
          <w:sz w:val="24"/>
          <w:szCs w:val="24"/>
        </w:rPr>
        <w:t xml:space="preserve"> фиксировать по ходу урок</w:t>
      </w:r>
      <w:r w:rsidR="005E4304">
        <w:rPr>
          <w:rFonts w:ascii="Times New Roman" w:hAnsi="Times New Roman" w:cs="Times New Roman"/>
          <w:sz w:val="24"/>
          <w:szCs w:val="24"/>
        </w:rPr>
        <w:t>а и в конце урока удовлетворён</w:t>
      </w:r>
      <w:r w:rsidRPr="00D309FA">
        <w:rPr>
          <w:rFonts w:ascii="Times New Roman" w:hAnsi="Times New Roman" w:cs="Times New Roman"/>
          <w:sz w:val="24"/>
          <w:szCs w:val="24"/>
        </w:rPr>
        <w:t>ность/неудовлетворённость  свое</w:t>
      </w:r>
      <w:r w:rsidR="005E4304">
        <w:rPr>
          <w:rFonts w:ascii="Times New Roman" w:hAnsi="Times New Roman" w:cs="Times New Roman"/>
          <w:sz w:val="24"/>
          <w:szCs w:val="24"/>
        </w:rPr>
        <w:t>й  работой  на  уроке  (с  помо</w:t>
      </w:r>
      <w:r w:rsidRPr="00D309FA">
        <w:rPr>
          <w:rFonts w:ascii="Times New Roman" w:hAnsi="Times New Roman" w:cs="Times New Roman"/>
          <w:sz w:val="24"/>
          <w:szCs w:val="24"/>
        </w:rPr>
        <w:t>щью шкал, значков «+» и «−»</w:t>
      </w:r>
      <w:proofErr w:type="gramStart"/>
      <w:r w:rsidRPr="00D309FA">
        <w:rPr>
          <w:rFonts w:ascii="Times New Roman" w:hAnsi="Times New Roman" w:cs="Times New Roman"/>
          <w:sz w:val="24"/>
          <w:szCs w:val="24"/>
        </w:rPr>
        <w:t>, «</w:t>
      </w:r>
      <w:proofErr w:type="gramEnd"/>
      <w:r w:rsidRPr="00D309FA">
        <w:rPr>
          <w:rFonts w:ascii="Times New Roman" w:hAnsi="Times New Roman" w:cs="Times New Roman"/>
          <w:sz w:val="24"/>
          <w:szCs w:val="24"/>
        </w:rPr>
        <w:t xml:space="preserve">?», накопительной системы баллов); </w:t>
      </w:r>
    </w:p>
    <w:p w:rsidR="00D309FA" w:rsidRPr="00D309FA" w:rsidRDefault="00D309FA" w:rsidP="00D309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09FA">
        <w:rPr>
          <w:rFonts w:ascii="Times New Roman" w:hAnsi="Times New Roman" w:cs="Times New Roman"/>
          <w:sz w:val="24"/>
          <w:szCs w:val="24"/>
        </w:rPr>
        <w:t xml:space="preserve"> фиксировать индивидуальные причины неудач в письме</w:t>
      </w:r>
      <w:proofErr w:type="gramStart"/>
      <w:r w:rsidRPr="00D309FA">
        <w:rPr>
          <w:rFonts w:ascii="Times New Roman" w:hAnsi="Times New Roman" w:cs="Times New Roman"/>
          <w:sz w:val="24"/>
          <w:szCs w:val="24"/>
        </w:rPr>
        <w:t>н-</w:t>
      </w:r>
      <w:proofErr w:type="gramEnd"/>
      <w:r w:rsidRPr="00D309FA">
        <w:rPr>
          <w:rFonts w:ascii="Times New Roman" w:hAnsi="Times New Roman" w:cs="Times New Roman"/>
          <w:sz w:val="24"/>
          <w:szCs w:val="24"/>
        </w:rPr>
        <w:t xml:space="preserve"> ной форме в рабочей тетр</w:t>
      </w:r>
      <w:r w:rsidR="005E4304">
        <w:rPr>
          <w:rFonts w:ascii="Times New Roman" w:hAnsi="Times New Roman" w:cs="Times New Roman"/>
          <w:sz w:val="24"/>
          <w:szCs w:val="24"/>
        </w:rPr>
        <w:t>ади или в пособии «Портфель до</w:t>
      </w:r>
      <w:r w:rsidRPr="00D309FA">
        <w:rPr>
          <w:rFonts w:ascii="Times New Roman" w:hAnsi="Times New Roman" w:cs="Times New Roman"/>
          <w:sz w:val="24"/>
          <w:szCs w:val="24"/>
        </w:rPr>
        <w:t xml:space="preserve">стижений». </w:t>
      </w:r>
    </w:p>
    <w:p w:rsidR="00D309FA" w:rsidRPr="00D309FA" w:rsidRDefault="00D309FA" w:rsidP="00D309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BC9">
        <w:rPr>
          <w:rFonts w:ascii="Times New Roman" w:hAnsi="Times New Roman" w:cs="Times New Roman"/>
          <w:i/>
          <w:sz w:val="24"/>
          <w:szCs w:val="24"/>
        </w:rPr>
        <w:t xml:space="preserve">Учащиеся </w:t>
      </w:r>
      <w:r w:rsidR="005E4304" w:rsidRPr="00F52BC9">
        <w:rPr>
          <w:rFonts w:ascii="Times New Roman" w:hAnsi="Times New Roman" w:cs="Times New Roman"/>
          <w:i/>
          <w:sz w:val="24"/>
          <w:szCs w:val="24"/>
        </w:rPr>
        <w:t>получат возможность научиться</w:t>
      </w:r>
      <w:r w:rsidR="005E4304">
        <w:rPr>
          <w:rFonts w:ascii="Times New Roman" w:hAnsi="Times New Roman" w:cs="Times New Roman"/>
          <w:sz w:val="24"/>
          <w:szCs w:val="24"/>
        </w:rPr>
        <w:t xml:space="preserve">: </w:t>
      </w:r>
      <w:r w:rsidRPr="00D309FA">
        <w:rPr>
          <w:rFonts w:ascii="Times New Roman" w:hAnsi="Times New Roman" w:cs="Times New Roman"/>
          <w:sz w:val="24"/>
          <w:szCs w:val="24"/>
        </w:rPr>
        <w:t>самостоятельно обн</w:t>
      </w:r>
      <w:r w:rsidR="005E4304">
        <w:rPr>
          <w:rFonts w:ascii="Times New Roman" w:hAnsi="Times New Roman" w:cs="Times New Roman"/>
          <w:sz w:val="24"/>
          <w:szCs w:val="24"/>
        </w:rPr>
        <w:t>аруживать и формулировать учеб</w:t>
      </w:r>
      <w:r w:rsidRPr="00D309FA">
        <w:rPr>
          <w:rFonts w:ascii="Times New Roman" w:hAnsi="Times New Roman" w:cs="Times New Roman"/>
          <w:sz w:val="24"/>
          <w:szCs w:val="24"/>
        </w:rPr>
        <w:t>ную задачу, понимать ко</w:t>
      </w:r>
      <w:r w:rsidR="005E4304">
        <w:rPr>
          <w:rFonts w:ascii="Times New Roman" w:hAnsi="Times New Roman" w:cs="Times New Roman"/>
          <w:sz w:val="24"/>
          <w:szCs w:val="24"/>
        </w:rPr>
        <w:t>нечный результат, выбирать воз</w:t>
      </w:r>
      <w:r w:rsidRPr="00D309FA">
        <w:rPr>
          <w:rFonts w:ascii="Times New Roman" w:hAnsi="Times New Roman" w:cs="Times New Roman"/>
          <w:sz w:val="24"/>
          <w:szCs w:val="24"/>
        </w:rPr>
        <w:t>можный  путь  для  дос</w:t>
      </w:r>
      <w:r w:rsidR="005E4304">
        <w:rPr>
          <w:rFonts w:ascii="Times New Roman" w:hAnsi="Times New Roman" w:cs="Times New Roman"/>
          <w:sz w:val="24"/>
          <w:szCs w:val="24"/>
        </w:rPr>
        <w:t xml:space="preserve">тижения  данного  результата; </w:t>
      </w:r>
      <w:r w:rsidRPr="00D309FA">
        <w:rPr>
          <w:rFonts w:ascii="Times New Roman" w:hAnsi="Times New Roman" w:cs="Times New Roman"/>
          <w:sz w:val="24"/>
          <w:szCs w:val="24"/>
        </w:rPr>
        <w:t xml:space="preserve">   свободно пользоваться выбранными критериями для </w:t>
      </w:r>
      <w:r w:rsidR="005E4304">
        <w:rPr>
          <w:rFonts w:ascii="Times New Roman" w:hAnsi="Times New Roman" w:cs="Times New Roman"/>
          <w:sz w:val="24"/>
          <w:szCs w:val="24"/>
        </w:rPr>
        <w:t xml:space="preserve">оценки своих достижений; </w:t>
      </w:r>
      <w:r w:rsidRPr="00D309FA">
        <w:rPr>
          <w:rFonts w:ascii="Times New Roman" w:hAnsi="Times New Roman" w:cs="Times New Roman"/>
          <w:sz w:val="24"/>
          <w:szCs w:val="24"/>
        </w:rPr>
        <w:t>самостоятельно инт</w:t>
      </w:r>
      <w:r w:rsidR="005E4304">
        <w:rPr>
          <w:rFonts w:ascii="Times New Roman" w:hAnsi="Times New Roman" w:cs="Times New Roman"/>
          <w:sz w:val="24"/>
          <w:szCs w:val="24"/>
        </w:rPr>
        <w:t>ерпретировать полученную инфор</w:t>
      </w:r>
      <w:r w:rsidRPr="00D309FA">
        <w:rPr>
          <w:rFonts w:ascii="Times New Roman" w:hAnsi="Times New Roman" w:cs="Times New Roman"/>
          <w:sz w:val="24"/>
          <w:szCs w:val="24"/>
        </w:rPr>
        <w:t xml:space="preserve">мацию в процессе работы на уроке и преобразовывать её из одного вида в другой; </w:t>
      </w:r>
    </w:p>
    <w:p w:rsidR="00D309FA" w:rsidRPr="00D309FA" w:rsidRDefault="00D309FA" w:rsidP="00D309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09FA">
        <w:rPr>
          <w:rFonts w:ascii="Times New Roman" w:hAnsi="Times New Roman" w:cs="Times New Roman"/>
          <w:sz w:val="24"/>
          <w:szCs w:val="24"/>
        </w:rPr>
        <w:t xml:space="preserve"> владеть приёмами осмысленного чтения, использов</w:t>
      </w:r>
      <w:r w:rsidR="005E4304">
        <w:rPr>
          <w:rFonts w:ascii="Times New Roman" w:hAnsi="Times New Roman" w:cs="Times New Roman"/>
          <w:sz w:val="24"/>
          <w:szCs w:val="24"/>
        </w:rPr>
        <w:t xml:space="preserve">ать различные виды чтения; </w:t>
      </w:r>
      <w:r w:rsidRPr="00D309FA">
        <w:rPr>
          <w:rFonts w:ascii="Times New Roman" w:hAnsi="Times New Roman" w:cs="Times New Roman"/>
          <w:sz w:val="24"/>
          <w:szCs w:val="24"/>
        </w:rPr>
        <w:t xml:space="preserve"> пользоваться компьют</w:t>
      </w:r>
      <w:r w:rsidR="005E4304">
        <w:rPr>
          <w:rFonts w:ascii="Times New Roman" w:hAnsi="Times New Roman" w:cs="Times New Roman"/>
          <w:sz w:val="24"/>
          <w:szCs w:val="24"/>
        </w:rPr>
        <w:t>ерными технологиями как инстру</w:t>
      </w:r>
      <w:r w:rsidRPr="00D309FA">
        <w:rPr>
          <w:rFonts w:ascii="Times New Roman" w:hAnsi="Times New Roman" w:cs="Times New Roman"/>
          <w:sz w:val="24"/>
          <w:szCs w:val="24"/>
        </w:rPr>
        <w:t>ментом для д</w:t>
      </w:r>
      <w:r w:rsidR="005E4304">
        <w:rPr>
          <w:rFonts w:ascii="Times New Roman" w:hAnsi="Times New Roman" w:cs="Times New Roman"/>
          <w:sz w:val="24"/>
          <w:szCs w:val="24"/>
        </w:rPr>
        <w:t xml:space="preserve">остижения своих учебных целей. </w:t>
      </w:r>
    </w:p>
    <w:p w:rsidR="005E4304" w:rsidRDefault="00D309FA" w:rsidP="00D309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304">
        <w:rPr>
          <w:rFonts w:ascii="Times New Roman" w:hAnsi="Times New Roman" w:cs="Times New Roman"/>
          <w:b/>
          <w:sz w:val="24"/>
          <w:szCs w:val="24"/>
        </w:rPr>
        <w:t>Познавательные</w:t>
      </w:r>
      <w:r w:rsidR="005E4304" w:rsidRPr="005E4304">
        <w:rPr>
          <w:rFonts w:ascii="Times New Roman" w:hAnsi="Times New Roman" w:cs="Times New Roman"/>
          <w:b/>
          <w:sz w:val="24"/>
          <w:szCs w:val="24"/>
        </w:rPr>
        <w:t xml:space="preserve"> УУД</w:t>
      </w:r>
    </w:p>
    <w:p w:rsidR="00D309FA" w:rsidRPr="00D309FA" w:rsidRDefault="005E4304" w:rsidP="00D309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304">
        <w:rPr>
          <w:rFonts w:ascii="Times New Roman" w:hAnsi="Times New Roman" w:cs="Times New Roman"/>
          <w:i/>
          <w:sz w:val="24"/>
          <w:szCs w:val="24"/>
        </w:rPr>
        <w:t>Учащиеся научатся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D309FA" w:rsidRPr="00D309FA">
        <w:rPr>
          <w:rFonts w:ascii="Times New Roman" w:hAnsi="Times New Roman" w:cs="Times New Roman"/>
          <w:sz w:val="24"/>
          <w:szCs w:val="24"/>
        </w:rPr>
        <w:t>находить необходимую информацию в тексте литературного произведения, фиксироват</w:t>
      </w:r>
      <w:r>
        <w:rPr>
          <w:rFonts w:ascii="Times New Roman" w:hAnsi="Times New Roman" w:cs="Times New Roman"/>
          <w:sz w:val="24"/>
          <w:szCs w:val="24"/>
        </w:rPr>
        <w:t xml:space="preserve">ь полученную информацию с помощью рисунков, схем, таблиц; </w:t>
      </w:r>
    </w:p>
    <w:p w:rsidR="00D309FA" w:rsidRPr="00D309FA" w:rsidRDefault="00D309FA" w:rsidP="00D309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309FA">
        <w:rPr>
          <w:rFonts w:ascii="Times New Roman" w:hAnsi="Times New Roman" w:cs="Times New Roman"/>
          <w:sz w:val="24"/>
          <w:szCs w:val="24"/>
        </w:rPr>
        <w:t>анализировать литературный текст с опорой на систему вопросов учителя (учебника), выявлять основную мысль произведения, обсуждать е</w:t>
      </w:r>
      <w:r w:rsidR="005E4304">
        <w:rPr>
          <w:rFonts w:ascii="Times New Roman" w:hAnsi="Times New Roman" w:cs="Times New Roman"/>
          <w:sz w:val="24"/>
          <w:szCs w:val="24"/>
        </w:rPr>
        <w:t xml:space="preserve">ё в парной и групповой работе; </w:t>
      </w:r>
      <w:r w:rsidRPr="00D309FA">
        <w:rPr>
          <w:rFonts w:ascii="Times New Roman" w:hAnsi="Times New Roman" w:cs="Times New Roman"/>
          <w:sz w:val="24"/>
          <w:szCs w:val="24"/>
        </w:rPr>
        <w:t xml:space="preserve"> находить в литературных текстах сравнения и эпитеты, олицетворения, использовать авторские сравнения, эпитеты и олицетворени</w:t>
      </w:r>
      <w:r w:rsidR="005E4304">
        <w:rPr>
          <w:rFonts w:ascii="Times New Roman" w:hAnsi="Times New Roman" w:cs="Times New Roman"/>
          <w:sz w:val="24"/>
          <w:szCs w:val="24"/>
        </w:rPr>
        <w:t xml:space="preserve">я в своих творческих работах; </w:t>
      </w:r>
      <w:r w:rsidRPr="00D309FA">
        <w:rPr>
          <w:rFonts w:ascii="Times New Roman" w:hAnsi="Times New Roman" w:cs="Times New Roman"/>
          <w:sz w:val="24"/>
          <w:szCs w:val="24"/>
        </w:rPr>
        <w:t>сравнивать летопись и</w:t>
      </w:r>
      <w:r w:rsidR="005E4304">
        <w:rPr>
          <w:rFonts w:ascii="Times New Roman" w:hAnsi="Times New Roman" w:cs="Times New Roman"/>
          <w:sz w:val="24"/>
          <w:szCs w:val="24"/>
        </w:rPr>
        <w:t xml:space="preserve"> былину, сказку волшебную и бы</w:t>
      </w:r>
      <w:r w:rsidRPr="00D309FA">
        <w:rPr>
          <w:rFonts w:ascii="Times New Roman" w:hAnsi="Times New Roman" w:cs="Times New Roman"/>
          <w:sz w:val="24"/>
          <w:szCs w:val="24"/>
        </w:rPr>
        <w:t>лину, житие и рассказ, волшебную сказку и фантастическое произведение;</w:t>
      </w:r>
      <w:proofErr w:type="gramEnd"/>
      <w:r w:rsidRPr="00D309FA">
        <w:rPr>
          <w:rFonts w:ascii="Times New Roman" w:hAnsi="Times New Roman" w:cs="Times New Roman"/>
          <w:sz w:val="24"/>
          <w:szCs w:val="24"/>
        </w:rPr>
        <w:t xml:space="preserve"> наход</w:t>
      </w:r>
      <w:r w:rsidR="005E4304">
        <w:rPr>
          <w:rFonts w:ascii="Times New Roman" w:hAnsi="Times New Roman" w:cs="Times New Roman"/>
          <w:sz w:val="24"/>
          <w:szCs w:val="24"/>
        </w:rPr>
        <w:t xml:space="preserve">ить в них сходства и различия; </w:t>
      </w:r>
      <w:r w:rsidRPr="00D309FA">
        <w:rPr>
          <w:rFonts w:ascii="Times New Roman" w:hAnsi="Times New Roman" w:cs="Times New Roman"/>
          <w:sz w:val="24"/>
          <w:szCs w:val="24"/>
        </w:rPr>
        <w:t xml:space="preserve"> сравнивать литературное </w:t>
      </w:r>
      <w:r w:rsidR="005E4304">
        <w:rPr>
          <w:rFonts w:ascii="Times New Roman" w:hAnsi="Times New Roman" w:cs="Times New Roman"/>
          <w:sz w:val="24"/>
          <w:szCs w:val="24"/>
        </w:rPr>
        <w:t>произведение со сценарием теат</w:t>
      </w:r>
      <w:r w:rsidRPr="00D309FA">
        <w:rPr>
          <w:rFonts w:ascii="Times New Roman" w:hAnsi="Times New Roman" w:cs="Times New Roman"/>
          <w:sz w:val="24"/>
          <w:szCs w:val="24"/>
        </w:rPr>
        <w:t>ральной постановки, кин</w:t>
      </w:r>
      <w:r w:rsidR="005E4304">
        <w:rPr>
          <w:rFonts w:ascii="Times New Roman" w:hAnsi="Times New Roman" w:cs="Times New Roman"/>
          <w:sz w:val="24"/>
          <w:szCs w:val="24"/>
        </w:rPr>
        <w:t>офильмом, диафильмом или мульт</w:t>
      </w:r>
      <w:r w:rsidRPr="00D309FA">
        <w:rPr>
          <w:rFonts w:ascii="Times New Roman" w:hAnsi="Times New Roman" w:cs="Times New Roman"/>
          <w:sz w:val="24"/>
          <w:szCs w:val="24"/>
        </w:rPr>
        <w:t xml:space="preserve">фильмом; </w:t>
      </w:r>
    </w:p>
    <w:p w:rsidR="00D309FA" w:rsidRPr="00D309FA" w:rsidRDefault="00D309FA" w:rsidP="00D309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09FA">
        <w:rPr>
          <w:rFonts w:ascii="Times New Roman" w:hAnsi="Times New Roman" w:cs="Times New Roman"/>
          <w:sz w:val="24"/>
          <w:szCs w:val="24"/>
        </w:rPr>
        <w:t xml:space="preserve"> находить пословицы и поговорки, озаглавливать темы ра</w:t>
      </w:r>
      <w:proofErr w:type="gramStart"/>
      <w:r w:rsidRPr="00D309FA">
        <w:rPr>
          <w:rFonts w:ascii="Times New Roman" w:hAnsi="Times New Roman" w:cs="Times New Roman"/>
          <w:sz w:val="24"/>
          <w:szCs w:val="24"/>
        </w:rPr>
        <w:t>з-</w:t>
      </w:r>
      <w:proofErr w:type="gramEnd"/>
      <w:r w:rsidRPr="00D309FA">
        <w:rPr>
          <w:rFonts w:ascii="Times New Roman" w:hAnsi="Times New Roman" w:cs="Times New Roman"/>
          <w:sz w:val="24"/>
          <w:szCs w:val="24"/>
        </w:rPr>
        <w:t xml:space="preserve"> дела, темы урока или </w:t>
      </w:r>
      <w:r w:rsidR="005E4304">
        <w:rPr>
          <w:rFonts w:ascii="Times New Roman" w:hAnsi="Times New Roman" w:cs="Times New Roman"/>
          <w:sz w:val="24"/>
          <w:szCs w:val="24"/>
        </w:rPr>
        <w:t xml:space="preserve">давать название выставке книг; </w:t>
      </w:r>
      <w:r w:rsidRPr="00D309FA">
        <w:rPr>
          <w:rFonts w:ascii="Times New Roman" w:hAnsi="Times New Roman" w:cs="Times New Roman"/>
          <w:sz w:val="24"/>
          <w:szCs w:val="24"/>
        </w:rPr>
        <w:t xml:space="preserve"> сравнивать мотивы поступ</w:t>
      </w:r>
      <w:r w:rsidR="005E4304">
        <w:rPr>
          <w:rFonts w:ascii="Times New Roman" w:hAnsi="Times New Roman" w:cs="Times New Roman"/>
          <w:sz w:val="24"/>
          <w:szCs w:val="24"/>
        </w:rPr>
        <w:t>ков героев из разных литератур</w:t>
      </w:r>
      <w:r w:rsidRPr="00D309FA">
        <w:rPr>
          <w:rFonts w:ascii="Times New Roman" w:hAnsi="Times New Roman" w:cs="Times New Roman"/>
          <w:sz w:val="24"/>
          <w:szCs w:val="24"/>
        </w:rPr>
        <w:t>ных произведений, выявлять</w:t>
      </w:r>
      <w:r w:rsidR="005E4304">
        <w:rPr>
          <w:rFonts w:ascii="Times New Roman" w:hAnsi="Times New Roman" w:cs="Times New Roman"/>
          <w:sz w:val="24"/>
          <w:szCs w:val="24"/>
        </w:rPr>
        <w:t xml:space="preserve"> особенности их поведения в за</w:t>
      </w:r>
      <w:r w:rsidRPr="00D309FA">
        <w:rPr>
          <w:rFonts w:ascii="Times New Roman" w:hAnsi="Times New Roman" w:cs="Times New Roman"/>
          <w:sz w:val="24"/>
          <w:szCs w:val="24"/>
        </w:rPr>
        <w:t xml:space="preserve">висимости от мотива; </w:t>
      </w:r>
    </w:p>
    <w:p w:rsidR="00D309FA" w:rsidRPr="00D309FA" w:rsidRDefault="00D309FA" w:rsidP="00D309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09FA">
        <w:rPr>
          <w:rFonts w:ascii="Times New Roman" w:hAnsi="Times New Roman" w:cs="Times New Roman"/>
          <w:sz w:val="24"/>
          <w:szCs w:val="24"/>
        </w:rPr>
        <w:lastRenderedPageBreak/>
        <w:t xml:space="preserve"> создавать высказывание (или доказательство своей точки зрения) по т</w:t>
      </w:r>
      <w:r w:rsidR="005E4304">
        <w:rPr>
          <w:rFonts w:ascii="Times New Roman" w:hAnsi="Times New Roman" w:cs="Times New Roman"/>
          <w:sz w:val="24"/>
          <w:szCs w:val="24"/>
        </w:rPr>
        <w:t xml:space="preserve">еме урока из 9—10 предложений; </w:t>
      </w:r>
      <w:r w:rsidRPr="00D309FA">
        <w:rPr>
          <w:rFonts w:ascii="Times New Roman" w:hAnsi="Times New Roman" w:cs="Times New Roman"/>
          <w:sz w:val="24"/>
          <w:szCs w:val="24"/>
        </w:rPr>
        <w:t xml:space="preserve"> понимать смысл и значение создания летописей, былин, житийных рассказов, рассказо</w:t>
      </w:r>
      <w:r w:rsidR="005E4304">
        <w:rPr>
          <w:rFonts w:ascii="Times New Roman" w:hAnsi="Times New Roman" w:cs="Times New Roman"/>
          <w:sz w:val="24"/>
          <w:szCs w:val="24"/>
        </w:rPr>
        <w:t>в и стихотворений великих клас</w:t>
      </w:r>
      <w:r w:rsidRPr="00D309FA">
        <w:rPr>
          <w:rFonts w:ascii="Times New Roman" w:hAnsi="Times New Roman" w:cs="Times New Roman"/>
          <w:sz w:val="24"/>
          <w:szCs w:val="24"/>
        </w:rPr>
        <w:t>сиков литературы (Пушкина, Лермонтова, Чехова, Толстого, Горького и др.) для р</w:t>
      </w:r>
      <w:r w:rsidR="005E4304">
        <w:rPr>
          <w:rFonts w:ascii="Times New Roman" w:hAnsi="Times New Roman" w:cs="Times New Roman"/>
          <w:sz w:val="24"/>
          <w:szCs w:val="24"/>
        </w:rPr>
        <w:t xml:space="preserve">усской и мировой литературы; </w:t>
      </w:r>
      <w:r w:rsidRPr="00D309FA">
        <w:rPr>
          <w:rFonts w:ascii="Times New Roman" w:hAnsi="Times New Roman" w:cs="Times New Roman"/>
          <w:sz w:val="24"/>
          <w:szCs w:val="24"/>
        </w:rPr>
        <w:t xml:space="preserve">  проявлять индивидуальные творческие способности при соч</w:t>
      </w:r>
      <w:proofErr w:type="gramStart"/>
      <w:r w:rsidRPr="00D309FA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D309FA">
        <w:rPr>
          <w:rFonts w:ascii="Times New Roman" w:hAnsi="Times New Roman" w:cs="Times New Roman"/>
          <w:sz w:val="24"/>
          <w:szCs w:val="24"/>
        </w:rPr>
        <w:t xml:space="preserve"> нении эпизодов, небольших стихотворений, в процессе чтения по ролям, при </w:t>
      </w:r>
      <w:proofErr w:type="spellStart"/>
      <w:r w:rsidRPr="00D309FA">
        <w:rPr>
          <w:rFonts w:ascii="Times New Roman" w:hAnsi="Times New Roman" w:cs="Times New Roman"/>
          <w:sz w:val="24"/>
          <w:szCs w:val="24"/>
        </w:rPr>
        <w:t>инсценировании</w:t>
      </w:r>
      <w:proofErr w:type="spellEnd"/>
      <w:r w:rsidRPr="00D309FA">
        <w:rPr>
          <w:rFonts w:ascii="Times New Roman" w:hAnsi="Times New Roman" w:cs="Times New Roman"/>
          <w:sz w:val="24"/>
          <w:szCs w:val="24"/>
        </w:rPr>
        <w:t xml:space="preserve"> и вы</w:t>
      </w:r>
      <w:r w:rsidR="005E4304">
        <w:rPr>
          <w:rFonts w:ascii="Times New Roman" w:hAnsi="Times New Roman" w:cs="Times New Roman"/>
          <w:sz w:val="24"/>
          <w:szCs w:val="24"/>
        </w:rPr>
        <w:t xml:space="preserve">полнении проектных заданий;   </w:t>
      </w:r>
      <w:r w:rsidRPr="00D309FA">
        <w:rPr>
          <w:rFonts w:ascii="Times New Roman" w:hAnsi="Times New Roman" w:cs="Times New Roman"/>
          <w:sz w:val="24"/>
          <w:szCs w:val="24"/>
        </w:rPr>
        <w:t xml:space="preserve">  предлагать вариант реше</w:t>
      </w:r>
      <w:r w:rsidR="005E4304">
        <w:rPr>
          <w:rFonts w:ascii="Times New Roman" w:hAnsi="Times New Roman" w:cs="Times New Roman"/>
          <w:sz w:val="24"/>
          <w:szCs w:val="24"/>
        </w:rPr>
        <w:t>ния нравственной проблемы исхо</w:t>
      </w:r>
      <w:r w:rsidRPr="00D309FA">
        <w:rPr>
          <w:rFonts w:ascii="Times New Roman" w:hAnsi="Times New Roman" w:cs="Times New Roman"/>
          <w:sz w:val="24"/>
          <w:szCs w:val="24"/>
        </w:rPr>
        <w:t>дя из своих нравственных установок и ценностей и учитывая условия, в которых действовал герой произведения, е</w:t>
      </w:r>
      <w:r w:rsidR="005E4304">
        <w:rPr>
          <w:rFonts w:ascii="Times New Roman" w:hAnsi="Times New Roman" w:cs="Times New Roman"/>
          <w:sz w:val="24"/>
          <w:szCs w:val="24"/>
        </w:rPr>
        <w:t xml:space="preserve">го мотивы и замысел автора; </w:t>
      </w:r>
      <w:r w:rsidRPr="00D309FA">
        <w:rPr>
          <w:rFonts w:ascii="Times New Roman" w:hAnsi="Times New Roman" w:cs="Times New Roman"/>
          <w:sz w:val="24"/>
          <w:szCs w:val="24"/>
        </w:rPr>
        <w:t xml:space="preserve">определять основную идею произведений разнообразных жанров (летописи, былины, </w:t>
      </w:r>
      <w:r w:rsidR="005E4304">
        <w:rPr>
          <w:rFonts w:ascii="Times New Roman" w:hAnsi="Times New Roman" w:cs="Times New Roman"/>
          <w:sz w:val="24"/>
          <w:szCs w:val="24"/>
        </w:rPr>
        <w:t>жития, сказки, рассказа, фанта</w:t>
      </w:r>
      <w:r w:rsidRPr="00D309FA">
        <w:rPr>
          <w:rFonts w:ascii="Times New Roman" w:hAnsi="Times New Roman" w:cs="Times New Roman"/>
          <w:sz w:val="24"/>
          <w:szCs w:val="24"/>
        </w:rPr>
        <w:t>стического рассказа, лирического стихотворения), осознавать смысл изобразительно-выраз</w:t>
      </w:r>
      <w:r w:rsidR="005E4304">
        <w:rPr>
          <w:rFonts w:ascii="Times New Roman" w:hAnsi="Times New Roman" w:cs="Times New Roman"/>
          <w:sz w:val="24"/>
          <w:szCs w:val="24"/>
        </w:rPr>
        <w:t>ительных средств языка произве</w:t>
      </w:r>
      <w:r w:rsidRPr="00D309FA">
        <w:rPr>
          <w:rFonts w:ascii="Times New Roman" w:hAnsi="Times New Roman" w:cs="Times New Roman"/>
          <w:sz w:val="24"/>
          <w:szCs w:val="24"/>
        </w:rPr>
        <w:t xml:space="preserve">дения, выявлять отношение автора к описываемым событиям и героям произведения. </w:t>
      </w:r>
    </w:p>
    <w:p w:rsidR="00D309FA" w:rsidRPr="00D309FA" w:rsidRDefault="00D309FA" w:rsidP="00D309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304">
        <w:rPr>
          <w:rFonts w:ascii="Times New Roman" w:hAnsi="Times New Roman" w:cs="Times New Roman"/>
          <w:i/>
          <w:sz w:val="24"/>
          <w:szCs w:val="24"/>
        </w:rPr>
        <w:t>Учащиеся по</w:t>
      </w:r>
      <w:r w:rsidR="005E4304" w:rsidRPr="005E4304">
        <w:rPr>
          <w:rFonts w:ascii="Times New Roman" w:hAnsi="Times New Roman" w:cs="Times New Roman"/>
          <w:i/>
          <w:sz w:val="24"/>
          <w:szCs w:val="24"/>
        </w:rPr>
        <w:t>лучат возможность научиться</w:t>
      </w:r>
      <w:r w:rsidR="005E4304">
        <w:rPr>
          <w:rFonts w:ascii="Times New Roman" w:hAnsi="Times New Roman" w:cs="Times New Roman"/>
          <w:sz w:val="24"/>
          <w:szCs w:val="24"/>
        </w:rPr>
        <w:t xml:space="preserve">: </w:t>
      </w:r>
      <w:r w:rsidRPr="00D309FA">
        <w:rPr>
          <w:rFonts w:ascii="Times New Roman" w:hAnsi="Times New Roman" w:cs="Times New Roman"/>
          <w:sz w:val="24"/>
          <w:szCs w:val="24"/>
        </w:rPr>
        <w:t>самостоятельно анал</w:t>
      </w:r>
      <w:r w:rsidR="005E4304">
        <w:rPr>
          <w:rFonts w:ascii="Times New Roman" w:hAnsi="Times New Roman" w:cs="Times New Roman"/>
          <w:sz w:val="24"/>
          <w:szCs w:val="24"/>
        </w:rPr>
        <w:t>изировать художественные произ</w:t>
      </w:r>
      <w:r w:rsidR="00F52BC9">
        <w:rPr>
          <w:rFonts w:ascii="Times New Roman" w:hAnsi="Times New Roman" w:cs="Times New Roman"/>
          <w:sz w:val="24"/>
          <w:szCs w:val="24"/>
        </w:rPr>
        <w:t xml:space="preserve">ведения </w:t>
      </w:r>
      <w:r w:rsidRPr="00D309FA">
        <w:rPr>
          <w:rFonts w:ascii="Times New Roman" w:hAnsi="Times New Roman" w:cs="Times New Roman"/>
          <w:sz w:val="24"/>
          <w:szCs w:val="24"/>
        </w:rPr>
        <w:t>разных  жанров,  опр</w:t>
      </w:r>
      <w:r w:rsidR="005E4304">
        <w:rPr>
          <w:rFonts w:ascii="Times New Roman" w:hAnsi="Times New Roman" w:cs="Times New Roman"/>
          <w:sz w:val="24"/>
          <w:szCs w:val="24"/>
        </w:rPr>
        <w:t>еделять  мотивы  поведения  ге</w:t>
      </w:r>
      <w:r w:rsidRPr="00D309FA">
        <w:rPr>
          <w:rFonts w:ascii="Times New Roman" w:hAnsi="Times New Roman" w:cs="Times New Roman"/>
          <w:sz w:val="24"/>
          <w:szCs w:val="24"/>
        </w:rPr>
        <w:t xml:space="preserve">роя и смысл его поступков; соотносить их с нравственными нормами; делать свой осознанный выбор поведения в такой же ситуации; </w:t>
      </w:r>
    </w:p>
    <w:p w:rsidR="00D309FA" w:rsidRPr="00D309FA" w:rsidRDefault="00D309FA" w:rsidP="00D309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09FA">
        <w:rPr>
          <w:rFonts w:ascii="Times New Roman" w:hAnsi="Times New Roman" w:cs="Times New Roman"/>
          <w:sz w:val="24"/>
          <w:szCs w:val="24"/>
        </w:rPr>
        <w:t xml:space="preserve"> определять развитие настроения; выразительно читать, отража</w:t>
      </w:r>
      <w:r w:rsidR="005E4304">
        <w:rPr>
          <w:rFonts w:ascii="Times New Roman" w:hAnsi="Times New Roman" w:cs="Times New Roman"/>
          <w:sz w:val="24"/>
          <w:szCs w:val="24"/>
        </w:rPr>
        <w:t xml:space="preserve">я при чтении развитие чувств; </w:t>
      </w:r>
      <w:r w:rsidRPr="00D309FA">
        <w:rPr>
          <w:rFonts w:ascii="Times New Roman" w:hAnsi="Times New Roman" w:cs="Times New Roman"/>
          <w:sz w:val="24"/>
          <w:szCs w:val="24"/>
        </w:rPr>
        <w:t>создавать свои собстве</w:t>
      </w:r>
      <w:r w:rsidR="005E4304">
        <w:rPr>
          <w:rFonts w:ascii="Times New Roman" w:hAnsi="Times New Roman" w:cs="Times New Roman"/>
          <w:sz w:val="24"/>
          <w:szCs w:val="24"/>
        </w:rPr>
        <w:t>нные произведения с учётом спе</w:t>
      </w:r>
      <w:r w:rsidRPr="00D309FA">
        <w:rPr>
          <w:rFonts w:ascii="Times New Roman" w:hAnsi="Times New Roman" w:cs="Times New Roman"/>
          <w:sz w:val="24"/>
          <w:szCs w:val="24"/>
        </w:rPr>
        <w:t xml:space="preserve">цифики жанра и с возможностью использования различных выразительных средств. </w:t>
      </w:r>
    </w:p>
    <w:p w:rsidR="005E4304" w:rsidRDefault="00D309FA" w:rsidP="00D309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304">
        <w:rPr>
          <w:rFonts w:ascii="Times New Roman" w:hAnsi="Times New Roman" w:cs="Times New Roman"/>
          <w:b/>
          <w:sz w:val="24"/>
          <w:szCs w:val="24"/>
        </w:rPr>
        <w:t>Коммуникати</w:t>
      </w:r>
      <w:r w:rsidR="005E4304" w:rsidRPr="005E4304">
        <w:rPr>
          <w:rFonts w:ascii="Times New Roman" w:hAnsi="Times New Roman" w:cs="Times New Roman"/>
          <w:b/>
          <w:sz w:val="24"/>
          <w:szCs w:val="24"/>
        </w:rPr>
        <w:t>вные  УУД</w:t>
      </w:r>
    </w:p>
    <w:p w:rsidR="00D309FA" w:rsidRPr="00D309FA" w:rsidRDefault="005E4304" w:rsidP="00D309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304">
        <w:rPr>
          <w:rFonts w:ascii="Times New Roman" w:hAnsi="Times New Roman" w:cs="Times New Roman"/>
          <w:i/>
          <w:sz w:val="24"/>
          <w:szCs w:val="24"/>
        </w:rPr>
        <w:t>Учащиеся научатся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309FA" w:rsidRPr="00D309FA">
        <w:rPr>
          <w:rFonts w:ascii="Times New Roman" w:hAnsi="Times New Roman" w:cs="Times New Roman"/>
          <w:sz w:val="24"/>
          <w:szCs w:val="24"/>
        </w:rPr>
        <w:t xml:space="preserve">высказывать свою точку зрения (9—10 предложений) на прочитанное произведение, </w:t>
      </w:r>
      <w:r>
        <w:rPr>
          <w:rFonts w:ascii="Times New Roman" w:hAnsi="Times New Roman" w:cs="Times New Roman"/>
          <w:sz w:val="24"/>
          <w:szCs w:val="24"/>
        </w:rPr>
        <w:t>проявлять активность и стремле</w:t>
      </w:r>
      <w:r w:rsidR="00D309FA" w:rsidRPr="00D309FA">
        <w:rPr>
          <w:rFonts w:ascii="Times New Roman" w:hAnsi="Times New Roman" w:cs="Times New Roman"/>
          <w:sz w:val="24"/>
          <w:szCs w:val="24"/>
        </w:rPr>
        <w:t xml:space="preserve">ние высказываться, задавать вопросы; </w:t>
      </w:r>
    </w:p>
    <w:p w:rsidR="00D309FA" w:rsidRPr="00D309FA" w:rsidRDefault="00D309FA" w:rsidP="00D309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09FA">
        <w:rPr>
          <w:rFonts w:ascii="Times New Roman" w:hAnsi="Times New Roman" w:cs="Times New Roman"/>
          <w:sz w:val="24"/>
          <w:szCs w:val="24"/>
        </w:rPr>
        <w:t xml:space="preserve"> формулировать цель своего высказывания вслух, используя речевые клише: «Мне хотелось бы сказать...», «Мне хотелось бы уточнить...», «Мне хотелось бы объяснить, привести пр</w:t>
      </w:r>
      <w:proofErr w:type="gramStart"/>
      <w:r w:rsidRPr="00D309FA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D309FA">
        <w:rPr>
          <w:rFonts w:ascii="Times New Roman" w:hAnsi="Times New Roman" w:cs="Times New Roman"/>
          <w:sz w:val="24"/>
          <w:szCs w:val="24"/>
        </w:rPr>
        <w:t xml:space="preserve"> мер...» и пр.; </w:t>
      </w:r>
    </w:p>
    <w:p w:rsidR="00D309FA" w:rsidRPr="00D309FA" w:rsidRDefault="00D309FA" w:rsidP="00D309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09FA">
        <w:rPr>
          <w:rFonts w:ascii="Times New Roman" w:hAnsi="Times New Roman" w:cs="Times New Roman"/>
          <w:sz w:val="24"/>
          <w:szCs w:val="24"/>
        </w:rPr>
        <w:t xml:space="preserve"> пользоваться элемент</w:t>
      </w:r>
      <w:r w:rsidR="005E4304">
        <w:rPr>
          <w:rFonts w:ascii="Times New Roman" w:hAnsi="Times New Roman" w:cs="Times New Roman"/>
          <w:sz w:val="24"/>
          <w:szCs w:val="24"/>
        </w:rPr>
        <w:t>арными приёмами убеждения, при</w:t>
      </w:r>
      <w:r w:rsidRPr="00D309FA">
        <w:rPr>
          <w:rFonts w:ascii="Times New Roman" w:hAnsi="Times New Roman" w:cs="Times New Roman"/>
          <w:sz w:val="24"/>
          <w:szCs w:val="24"/>
        </w:rPr>
        <w:t>ёмами воздействия на э</w:t>
      </w:r>
      <w:r w:rsidR="005E4304">
        <w:rPr>
          <w:rFonts w:ascii="Times New Roman" w:hAnsi="Times New Roman" w:cs="Times New Roman"/>
          <w:sz w:val="24"/>
          <w:szCs w:val="24"/>
        </w:rPr>
        <w:t xml:space="preserve">моциональную сферу слушателей; </w:t>
      </w:r>
      <w:proofErr w:type="spellStart"/>
      <w:r w:rsidRPr="00D309FA">
        <w:rPr>
          <w:rFonts w:ascii="Times New Roman" w:hAnsi="Times New Roman" w:cs="Times New Roman"/>
          <w:sz w:val="24"/>
          <w:szCs w:val="24"/>
        </w:rPr>
        <w:t>участвоватьвполилоге</w:t>
      </w:r>
      <w:proofErr w:type="gramStart"/>
      <w:r w:rsidRPr="00D309FA">
        <w:rPr>
          <w:rFonts w:ascii="Times New Roman" w:hAnsi="Times New Roman" w:cs="Times New Roman"/>
          <w:sz w:val="24"/>
          <w:szCs w:val="24"/>
        </w:rPr>
        <w:t>,с</w:t>
      </w:r>
      <w:proofErr w:type="gramEnd"/>
      <w:r w:rsidRPr="00D309FA">
        <w:rPr>
          <w:rFonts w:ascii="Times New Roman" w:hAnsi="Times New Roman" w:cs="Times New Roman"/>
          <w:sz w:val="24"/>
          <w:szCs w:val="24"/>
        </w:rPr>
        <w:t>амостоятельноформулировать</w:t>
      </w:r>
      <w:proofErr w:type="spellEnd"/>
      <w:r w:rsidR="005E4304">
        <w:rPr>
          <w:rFonts w:ascii="Times New Roman" w:hAnsi="Times New Roman" w:cs="Times New Roman"/>
          <w:sz w:val="24"/>
          <w:szCs w:val="24"/>
        </w:rPr>
        <w:t xml:space="preserve"> во</w:t>
      </w:r>
      <w:r w:rsidRPr="00D309FA">
        <w:rPr>
          <w:rFonts w:ascii="Times New Roman" w:hAnsi="Times New Roman" w:cs="Times New Roman"/>
          <w:sz w:val="24"/>
          <w:szCs w:val="24"/>
        </w:rPr>
        <w:t>просы, в том числе неожид</w:t>
      </w:r>
      <w:r w:rsidR="005E4304">
        <w:rPr>
          <w:rFonts w:ascii="Times New Roman" w:hAnsi="Times New Roman" w:cs="Times New Roman"/>
          <w:sz w:val="24"/>
          <w:szCs w:val="24"/>
        </w:rPr>
        <w:t>анные и оригинальные, по прочи</w:t>
      </w:r>
      <w:r w:rsidRPr="00D309FA">
        <w:rPr>
          <w:rFonts w:ascii="Times New Roman" w:hAnsi="Times New Roman" w:cs="Times New Roman"/>
          <w:sz w:val="24"/>
          <w:szCs w:val="24"/>
        </w:rPr>
        <w:t xml:space="preserve">танному  произведению; </w:t>
      </w:r>
    </w:p>
    <w:p w:rsidR="00D309FA" w:rsidRPr="00D309FA" w:rsidRDefault="00D309FA" w:rsidP="00D309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09FA">
        <w:rPr>
          <w:rFonts w:ascii="Times New Roman" w:hAnsi="Times New Roman" w:cs="Times New Roman"/>
          <w:sz w:val="24"/>
          <w:szCs w:val="24"/>
        </w:rPr>
        <w:t xml:space="preserve"> создавать 5—10 слайдов к </w:t>
      </w:r>
      <w:r w:rsidR="005E4304">
        <w:rPr>
          <w:rFonts w:ascii="Times New Roman" w:hAnsi="Times New Roman" w:cs="Times New Roman"/>
          <w:sz w:val="24"/>
          <w:szCs w:val="24"/>
        </w:rPr>
        <w:t>проекту, письменно фиксируя ос</w:t>
      </w:r>
      <w:r w:rsidRPr="00D309FA">
        <w:rPr>
          <w:rFonts w:ascii="Times New Roman" w:hAnsi="Times New Roman" w:cs="Times New Roman"/>
          <w:sz w:val="24"/>
          <w:szCs w:val="24"/>
        </w:rPr>
        <w:t xml:space="preserve">новные положения устного высказывания; </w:t>
      </w:r>
    </w:p>
    <w:p w:rsidR="00D309FA" w:rsidRPr="00D309FA" w:rsidRDefault="00D309FA" w:rsidP="00D309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09FA">
        <w:rPr>
          <w:rFonts w:ascii="Times New Roman" w:hAnsi="Times New Roman" w:cs="Times New Roman"/>
          <w:sz w:val="24"/>
          <w:szCs w:val="24"/>
        </w:rPr>
        <w:t xml:space="preserve">  способствовать созданию бесконфликтного взаимодейст</w:t>
      </w:r>
      <w:r w:rsidR="005E4304">
        <w:rPr>
          <w:rFonts w:ascii="Times New Roman" w:hAnsi="Times New Roman" w:cs="Times New Roman"/>
          <w:sz w:val="24"/>
          <w:szCs w:val="24"/>
        </w:rPr>
        <w:t xml:space="preserve">вия между участниками диалога </w:t>
      </w:r>
      <w:r w:rsidRPr="00D309FA">
        <w:rPr>
          <w:rFonts w:ascii="Times New Roman" w:hAnsi="Times New Roman" w:cs="Times New Roman"/>
          <w:sz w:val="24"/>
          <w:szCs w:val="24"/>
        </w:rPr>
        <w:t xml:space="preserve">  демонстрировать образец правильного ведения диалога  предлагать способы </w:t>
      </w:r>
      <w:proofErr w:type="spellStart"/>
      <w:r w:rsidRPr="00D309FA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D309FA">
        <w:rPr>
          <w:rFonts w:ascii="Times New Roman" w:hAnsi="Times New Roman" w:cs="Times New Roman"/>
          <w:sz w:val="24"/>
          <w:szCs w:val="24"/>
        </w:rPr>
        <w:t xml:space="preserve"> в сложи</w:t>
      </w:r>
      <w:r w:rsidR="005E4304">
        <w:rPr>
          <w:rFonts w:ascii="Times New Roman" w:hAnsi="Times New Roman" w:cs="Times New Roman"/>
          <w:sz w:val="24"/>
          <w:szCs w:val="24"/>
        </w:rPr>
        <w:t xml:space="preserve">вшейся конфликтной ситуации; </w:t>
      </w:r>
      <w:r w:rsidRPr="00D309FA">
        <w:rPr>
          <w:rFonts w:ascii="Times New Roman" w:hAnsi="Times New Roman" w:cs="Times New Roman"/>
          <w:sz w:val="24"/>
          <w:szCs w:val="24"/>
        </w:rPr>
        <w:t xml:space="preserve"> определять цитаты из текста </w:t>
      </w:r>
      <w:r w:rsidRPr="00D309FA">
        <w:rPr>
          <w:rFonts w:ascii="Times New Roman" w:hAnsi="Times New Roman" w:cs="Times New Roman"/>
          <w:sz w:val="24"/>
          <w:szCs w:val="24"/>
        </w:rPr>
        <w:lastRenderedPageBreak/>
        <w:t>литературного произведения, выдержки из диалогов герое</w:t>
      </w:r>
      <w:r w:rsidR="005E4304">
        <w:rPr>
          <w:rFonts w:ascii="Times New Roman" w:hAnsi="Times New Roman" w:cs="Times New Roman"/>
          <w:sz w:val="24"/>
          <w:szCs w:val="24"/>
        </w:rPr>
        <w:t>в, фразы и целые абзацы рассуж</w:t>
      </w:r>
      <w:r w:rsidRPr="00D309FA">
        <w:rPr>
          <w:rFonts w:ascii="Times New Roman" w:hAnsi="Times New Roman" w:cs="Times New Roman"/>
          <w:sz w:val="24"/>
          <w:szCs w:val="24"/>
        </w:rPr>
        <w:t xml:space="preserve">дений автора, доказывающие его отношение к описываемым событиям; </w:t>
      </w:r>
    </w:p>
    <w:p w:rsidR="00D309FA" w:rsidRPr="00D309FA" w:rsidRDefault="00D309FA" w:rsidP="00D309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309FA">
        <w:rPr>
          <w:rFonts w:ascii="Times New Roman" w:hAnsi="Times New Roman" w:cs="Times New Roman"/>
          <w:sz w:val="24"/>
          <w:szCs w:val="24"/>
        </w:rPr>
        <w:t xml:space="preserve">использовать найденный </w:t>
      </w:r>
      <w:r w:rsidR="005E4304">
        <w:rPr>
          <w:rFonts w:ascii="Times New Roman" w:hAnsi="Times New Roman" w:cs="Times New Roman"/>
          <w:sz w:val="24"/>
          <w:szCs w:val="24"/>
        </w:rPr>
        <w:t>текстовый материал в своих уст</w:t>
      </w:r>
      <w:r w:rsidRPr="00D309FA">
        <w:rPr>
          <w:rFonts w:ascii="Times New Roman" w:hAnsi="Times New Roman" w:cs="Times New Roman"/>
          <w:sz w:val="24"/>
          <w:szCs w:val="24"/>
        </w:rPr>
        <w:t>ных и письменных</w:t>
      </w:r>
      <w:r w:rsidR="005E4304">
        <w:rPr>
          <w:rFonts w:ascii="Times New Roman" w:hAnsi="Times New Roman" w:cs="Times New Roman"/>
          <w:sz w:val="24"/>
          <w:szCs w:val="24"/>
        </w:rPr>
        <w:t xml:space="preserve"> высказываниях и рассуждениях; </w:t>
      </w:r>
      <w:r w:rsidRPr="00D309FA">
        <w:rPr>
          <w:rFonts w:ascii="Times New Roman" w:hAnsi="Times New Roman" w:cs="Times New Roman"/>
          <w:sz w:val="24"/>
          <w:szCs w:val="24"/>
        </w:rPr>
        <w:t xml:space="preserve"> отвечать письменно на вопросы, в том числе и проблемного характера, </w:t>
      </w:r>
      <w:r w:rsidR="005E4304">
        <w:rPr>
          <w:rFonts w:ascii="Times New Roman" w:hAnsi="Times New Roman" w:cs="Times New Roman"/>
          <w:sz w:val="24"/>
          <w:szCs w:val="24"/>
        </w:rPr>
        <w:t xml:space="preserve">по прочитанному произведению; </w:t>
      </w:r>
      <w:r w:rsidRPr="00D309FA">
        <w:rPr>
          <w:rFonts w:ascii="Times New Roman" w:hAnsi="Times New Roman" w:cs="Times New Roman"/>
          <w:sz w:val="24"/>
          <w:szCs w:val="24"/>
        </w:rPr>
        <w:t>определять совместно со сверстниками задачу групповой работы (работы в паре), распределять функции в группе (паре) при выполнении заданий, при</w:t>
      </w:r>
      <w:r w:rsidR="005E4304">
        <w:rPr>
          <w:rFonts w:ascii="Times New Roman" w:hAnsi="Times New Roman" w:cs="Times New Roman"/>
          <w:sz w:val="24"/>
          <w:szCs w:val="24"/>
        </w:rPr>
        <w:t xml:space="preserve"> чтении по ролям, при подготов</w:t>
      </w:r>
      <w:r w:rsidRPr="00D309FA">
        <w:rPr>
          <w:rFonts w:ascii="Times New Roman" w:hAnsi="Times New Roman" w:cs="Times New Roman"/>
          <w:sz w:val="24"/>
          <w:szCs w:val="24"/>
        </w:rPr>
        <w:t>ке инсценировки, проекта, выполнении исследоват</w:t>
      </w:r>
      <w:r w:rsidR="005E4304">
        <w:rPr>
          <w:rFonts w:ascii="Times New Roman" w:hAnsi="Times New Roman" w:cs="Times New Roman"/>
          <w:sz w:val="24"/>
          <w:szCs w:val="24"/>
        </w:rPr>
        <w:t>ельских и творческих заданий;</w:t>
      </w:r>
      <w:proofErr w:type="gramEnd"/>
      <w:r w:rsidR="005E4304">
        <w:rPr>
          <w:rFonts w:ascii="Times New Roman" w:hAnsi="Times New Roman" w:cs="Times New Roman"/>
          <w:sz w:val="24"/>
          <w:szCs w:val="24"/>
        </w:rPr>
        <w:t xml:space="preserve"> </w:t>
      </w:r>
      <w:r w:rsidRPr="00D309FA">
        <w:rPr>
          <w:rFonts w:ascii="Times New Roman" w:hAnsi="Times New Roman" w:cs="Times New Roman"/>
          <w:sz w:val="24"/>
          <w:szCs w:val="24"/>
        </w:rPr>
        <w:t xml:space="preserve">  определять самостоятель</w:t>
      </w:r>
      <w:r w:rsidR="005E4304">
        <w:rPr>
          <w:rFonts w:ascii="Times New Roman" w:hAnsi="Times New Roman" w:cs="Times New Roman"/>
          <w:sz w:val="24"/>
          <w:szCs w:val="24"/>
        </w:rPr>
        <w:t>но критерии оценивания выполне</w:t>
      </w:r>
      <w:r w:rsidRPr="00D309FA">
        <w:rPr>
          <w:rFonts w:ascii="Times New Roman" w:hAnsi="Times New Roman" w:cs="Times New Roman"/>
          <w:sz w:val="24"/>
          <w:szCs w:val="24"/>
        </w:rPr>
        <w:t xml:space="preserve">ния того или иного задания (упражнения); оценивать свои достижения по выработанным критериям; </w:t>
      </w:r>
    </w:p>
    <w:p w:rsidR="00D309FA" w:rsidRPr="00D309FA" w:rsidRDefault="00D309FA" w:rsidP="00D309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09FA">
        <w:rPr>
          <w:rFonts w:ascii="Times New Roman" w:hAnsi="Times New Roman" w:cs="Times New Roman"/>
          <w:sz w:val="24"/>
          <w:szCs w:val="24"/>
        </w:rPr>
        <w:t xml:space="preserve">    оценивать своё поведение по критериям, выработанным на основе нравствен</w:t>
      </w:r>
      <w:r w:rsidR="005E4304">
        <w:rPr>
          <w:rFonts w:ascii="Times New Roman" w:hAnsi="Times New Roman" w:cs="Times New Roman"/>
          <w:sz w:val="24"/>
          <w:szCs w:val="24"/>
        </w:rPr>
        <w:t xml:space="preserve">ных норм, принятых в обществе; </w:t>
      </w:r>
      <w:r w:rsidRPr="00D309FA">
        <w:rPr>
          <w:rFonts w:ascii="Times New Roman" w:hAnsi="Times New Roman" w:cs="Times New Roman"/>
          <w:sz w:val="24"/>
          <w:szCs w:val="24"/>
        </w:rPr>
        <w:t xml:space="preserve"> искать причины конфлик</w:t>
      </w:r>
      <w:r w:rsidR="005E4304">
        <w:rPr>
          <w:rFonts w:ascii="Times New Roman" w:hAnsi="Times New Roman" w:cs="Times New Roman"/>
          <w:sz w:val="24"/>
          <w:szCs w:val="24"/>
        </w:rPr>
        <w:t>та в себе, анализировать причи</w:t>
      </w:r>
      <w:r w:rsidRPr="00D309FA">
        <w:rPr>
          <w:rFonts w:ascii="Times New Roman" w:hAnsi="Times New Roman" w:cs="Times New Roman"/>
          <w:sz w:val="24"/>
          <w:szCs w:val="24"/>
        </w:rPr>
        <w:t>ны конфликта, самостоятел</w:t>
      </w:r>
      <w:r w:rsidR="005E4304">
        <w:rPr>
          <w:rFonts w:ascii="Times New Roman" w:hAnsi="Times New Roman" w:cs="Times New Roman"/>
          <w:sz w:val="24"/>
          <w:szCs w:val="24"/>
        </w:rPr>
        <w:t>ьно разрешать конфликтные ситуа</w:t>
      </w:r>
      <w:r w:rsidRPr="00D309FA">
        <w:rPr>
          <w:rFonts w:ascii="Times New Roman" w:hAnsi="Times New Roman" w:cs="Times New Roman"/>
          <w:sz w:val="24"/>
          <w:szCs w:val="24"/>
        </w:rPr>
        <w:t xml:space="preserve">ции; </w:t>
      </w:r>
    </w:p>
    <w:p w:rsidR="00D309FA" w:rsidRPr="00D309FA" w:rsidRDefault="00D309FA" w:rsidP="00D309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09FA">
        <w:rPr>
          <w:rFonts w:ascii="Times New Roman" w:hAnsi="Times New Roman" w:cs="Times New Roman"/>
          <w:sz w:val="24"/>
          <w:szCs w:val="24"/>
        </w:rPr>
        <w:t xml:space="preserve">  обращаться к </w:t>
      </w:r>
      <w:proofErr w:type="spellStart"/>
      <w:r w:rsidRPr="00D309FA">
        <w:rPr>
          <w:rFonts w:ascii="Times New Roman" w:hAnsi="Times New Roman" w:cs="Times New Roman"/>
          <w:sz w:val="24"/>
          <w:szCs w:val="24"/>
        </w:rPr>
        <w:t>перечитыва</w:t>
      </w:r>
      <w:r w:rsidR="005E4304">
        <w:rPr>
          <w:rFonts w:ascii="Times New Roman" w:hAnsi="Times New Roman" w:cs="Times New Roman"/>
          <w:sz w:val="24"/>
          <w:szCs w:val="24"/>
        </w:rPr>
        <w:t>нию</w:t>
      </w:r>
      <w:proofErr w:type="spellEnd"/>
      <w:r w:rsidR="005E4304">
        <w:rPr>
          <w:rFonts w:ascii="Times New Roman" w:hAnsi="Times New Roman" w:cs="Times New Roman"/>
          <w:sz w:val="24"/>
          <w:szCs w:val="24"/>
        </w:rPr>
        <w:t xml:space="preserve"> тех литературных произведе</w:t>
      </w:r>
      <w:r w:rsidRPr="00D309FA">
        <w:rPr>
          <w:rFonts w:ascii="Times New Roman" w:hAnsi="Times New Roman" w:cs="Times New Roman"/>
          <w:sz w:val="24"/>
          <w:szCs w:val="24"/>
        </w:rPr>
        <w:t>ний, в которых отраже</w:t>
      </w:r>
      <w:r w:rsidR="005E4304">
        <w:rPr>
          <w:rFonts w:ascii="Times New Roman" w:hAnsi="Times New Roman" w:cs="Times New Roman"/>
          <w:sz w:val="24"/>
          <w:szCs w:val="24"/>
        </w:rPr>
        <w:t>ны схожие конфликтные ситуации;</w:t>
      </w:r>
      <w:r w:rsidRPr="00D309FA">
        <w:rPr>
          <w:rFonts w:ascii="Times New Roman" w:hAnsi="Times New Roman" w:cs="Times New Roman"/>
          <w:sz w:val="24"/>
          <w:szCs w:val="24"/>
        </w:rPr>
        <w:t xml:space="preserve">    находить в библиотеке книги, раскрывающие на художестве</w:t>
      </w:r>
      <w:proofErr w:type="gramStart"/>
      <w:r w:rsidRPr="00D309FA">
        <w:rPr>
          <w:rFonts w:ascii="Times New Roman" w:hAnsi="Times New Roman" w:cs="Times New Roman"/>
          <w:sz w:val="24"/>
          <w:szCs w:val="24"/>
        </w:rPr>
        <w:t>н-</w:t>
      </w:r>
      <w:proofErr w:type="gramEnd"/>
      <w:r w:rsidRPr="00D309FA">
        <w:rPr>
          <w:rFonts w:ascii="Times New Roman" w:hAnsi="Times New Roman" w:cs="Times New Roman"/>
          <w:sz w:val="24"/>
          <w:szCs w:val="24"/>
        </w:rPr>
        <w:t xml:space="preserve"> ном материале способы разрешения конфликтных ситуаций; находить все источники информации, отбирать из них нужный материал, перерабатывать, систематизировать, выстраивать в</w:t>
      </w:r>
      <w:r w:rsidR="005E4304">
        <w:rPr>
          <w:rFonts w:ascii="Times New Roman" w:hAnsi="Times New Roman" w:cs="Times New Roman"/>
          <w:sz w:val="24"/>
          <w:szCs w:val="24"/>
        </w:rPr>
        <w:t xml:space="preserve"> логике, соответствующей цели; </w:t>
      </w:r>
      <w:r w:rsidRPr="00D309FA">
        <w:rPr>
          <w:rFonts w:ascii="Times New Roman" w:hAnsi="Times New Roman" w:cs="Times New Roman"/>
          <w:sz w:val="24"/>
          <w:szCs w:val="24"/>
        </w:rPr>
        <w:t xml:space="preserve"> самостоятельно готовить п</w:t>
      </w:r>
      <w:r w:rsidR="005E4304">
        <w:rPr>
          <w:rFonts w:ascii="Times New Roman" w:hAnsi="Times New Roman" w:cs="Times New Roman"/>
          <w:sz w:val="24"/>
          <w:szCs w:val="24"/>
        </w:rPr>
        <w:t>резентацию из 9—10 слайдов, об</w:t>
      </w:r>
      <w:r w:rsidRPr="00D309FA">
        <w:rPr>
          <w:rFonts w:ascii="Times New Roman" w:hAnsi="Times New Roman" w:cs="Times New Roman"/>
          <w:sz w:val="24"/>
          <w:szCs w:val="24"/>
        </w:rPr>
        <w:t xml:space="preserve">ращаясь за помощью к взрослым только в случае серьёзных затруднений; </w:t>
      </w:r>
    </w:p>
    <w:p w:rsidR="00D309FA" w:rsidRPr="00D309FA" w:rsidRDefault="00D309FA" w:rsidP="00D309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09FA">
        <w:rPr>
          <w:rFonts w:ascii="Times New Roman" w:hAnsi="Times New Roman" w:cs="Times New Roman"/>
          <w:sz w:val="24"/>
          <w:szCs w:val="24"/>
        </w:rPr>
        <w:t xml:space="preserve"> использовать в презентаци</w:t>
      </w:r>
      <w:r w:rsidR="005E4304">
        <w:rPr>
          <w:rFonts w:ascii="Times New Roman" w:hAnsi="Times New Roman" w:cs="Times New Roman"/>
          <w:sz w:val="24"/>
          <w:szCs w:val="24"/>
        </w:rPr>
        <w:t xml:space="preserve">и не только текст, но и изображения, </w:t>
      </w:r>
      <w:proofErr w:type="spellStart"/>
      <w:r w:rsidR="005E4304">
        <w:rPr>
          <w:rFonts w:ascii="Times New Roman" w:hAnsi="Times New Roman" w:cs="Times New Roman"/>
          <w:sz w:val="24"/>
          <w:szCs w:val="24"/>
        </w:rPr>
        <w:t>видеофайлы</w:t>
      </w:r>
      <w:proofErr w:type="spellEnd"/>
      <w:r w:rsidR="005E4304">
        <w:rPr>
          <w:rFonts w:ascii="Times New Roman" w:hAnsi="Times New Roman" w:cs="Times New Roman"/>
          <w:sz w:val="24"/>
          <w:szCs w:val="24"/>
        </w:rPr>
        <w:t xml:space="preserve">; </w:t>
      </w:r>
      <w:r w:rsidRPr="00D309FA">
        <w:rPr>
          <w:rFonts w:ascii="Times New Roman" w:hAnsi="Times New Roman" w:cs="Times New Roman"/>
          <w:sz w:val="24"/>
          <w:szCs w:val="24"/>
        </w:rPr>
        <w:t xml:space="preserve"> озвучивать презентацию с опорой на слайды, на которых предста</w:t>
      </w:r>
      <w:r w:rsidR="00F52BC9">
        <w:rPr>
          <w:rFonts w:ascii="Times New Roman" w:hAnsi="Times New Roman" w:cs="Times New Roman"/>
          <w:sz w:val="24"/>
          <w:szCs w:val="24"/>
        </w:rPr>
        <w:t xml:space="preserve">влены цель и план выступления. </w:t>
      </w:r>
    </w:p>
    <w:p w:rsidR="00D309FA" w:rsidRPr="00D309FA" w:rsidRDefault="00D309FA" w:rsidP="00D309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304">
        <w:rPr>
          <w:rFonts w:ascii="Times New Roman" w:hAnsi="Times New Roman" w:cs="Times New Roman"/>
          <w:i/>
          <w:sz w:val="24"/>
          <w:szCs w:val="24"/>
        </w:rPr>
        <w:t xml:space="preserve">Учащиеся </w:t>
      </w:r>
      <w:r w:rsidR="005E4304" w:rsidRPr="005E4304">
        <w:rPr>
          <w:rFonts w:ascii="Times New Roman" w:hAnsi="Times New Roman" w:cs="Times New Roman"/>
          <w:i/>
          <w:sz w:val="24"/>
          <w:szCs w:val="24"/>
        </w:rPr>
        <w:t>получат возможность научиться</w:t>
      </w:r>
      <w:r w:rsidR="005E4304">
        <w:rPr>
          <w:rFonts w:ascii="Times New Roman" w:hAnsi="Times New Roman" w:cs="Times New Roman"/>
          <w:sz w:val="24"/>
          <w:szCs w:val="24"/>
        </w:rPr>
        <w:t xml:space="preserve">: </w:t>
      </w:r>
      <w:r w:rsidRPr="00D309FA">
        <w:rPr>
          <w:rFonts w:ascii="Times New Roman" w:hAnsi="Times New Roman" w:cs="Times New Roman"/>
          <w:sz w:val="24"/>
          <w:szCs w:val="24"/>
        </w:rPr>
        <w:t>участвовать в диалоге, свободно высказывать свою т</w:t>
      </w:r>
      <w:r w:rsidR="005E4304">
        <w:rPr>
          <w:rFonts w:ascii="Times New Roman" w:hAnsi="Times New Roman" w:cs="Times New Roman"/>
          <w:sz w:val="24"/>
          <w:szCs w:val="24"/>
        </w:rPr>
        <w:t xml:space="preserve">очку зрения, не обижая других; </w:t>
      </w:r>
      <w:r w:rsidRPr="00D309FA">
        <w:rPr>
          <w:rFonts w:ascii="Times New Roman" w:hAnsi="Times New Roman" w:cs="Times New Roman"/>
          <w:sz w:val="24"/>
          <w:szCs w:val="24"/>
        </w:rPr>
        <w:t xml:space="preserve"> договариваться друг с другом, аргументировать свою позицию  с  помощью  собственного  жизненного  и  учебного опыта, на основе прочитан</w:t>
      </w:r>
      <w:r w:rsidR="005E4304">
        <w:rPr>
          <w:rFonts w:ascii="Times New Roman" w:hAnsi="Times New Roman" w:cs="Times New Roman"/>
          <w:sz w:val="24"/>
          <w:szCs w:val="24"/>
        </w:rPr>
        <w:t xml:space="preserve">ных литературных произведений; </w:t>
      </w:r>
      <w:r w:rsidRPr="00D309FA">
        <w:rPr>
          <w:rFonts w:ascii="Times New Roman" w:hAnsi="Times New Roman" w:cs="Times New Roman"/>
          <w:sz w:val="24"/>
          <w:szCs w:val="24"/>
        </w:rPr>
        <w:t xml:space="preserve">   интерпретировать лит</w:t>
      </w:r>
      <w:r w:rsidR="005E4304">
        <w:rPr>
          <w:rFonts w:ascii="Times New Roman" w:hAnsi="Times New Roman" w:cs="Times New Roman"/>
          <w:sz w:val="24"/>
          <w:szCs w:val="24"/>
        </w:rPr>
        <w:t>ературное произведение в соотв</w:t>
      </w:r>
      <w:r w:rsidRPr="00D309FA">
        <w:rPr>
          <w:rFonts w:ascii="Times New Roman" w:hAnsi="Times New Roman" w:cs="Times New Roman"/>
          <w:sz w:val="24"/>
          <w:szCs w:val="24"/>
        </w:rPr>
        <w:t xml:space="preserve">етствии  с  поставленными </w:t>
      </w:r>
      <w:r w:rsidR="005E4304">
        <w:rPr>
          <w:rFonts w:ascii="Times New Roman" w:hAnsi="Times New Roman" w:cs="Times New Roman"/>
          <w:sz w:val="24"/>
          <w:szCs w:val="24"/>
        </w:rPr>
        <w:t xml:space="preserve"> задачами,  оценивать  самосто</w:t>
      </w:r>
      <w:r w:rsidRPr="00D309FA">
        <w:rPr>
          <w:rFonts w:ascii="Times New Roman" w:hAnsi="Times New Roman" w:cs="Times New Roman"/>
          <w:sz w:val="24"/>
          <w:szCs w:val="24"/>
        </w:rPr>
        <w:t>ятельно по созданным кр</w:t>
      </w:r>
      <w:r w:rsidR="005E4304">
        <w:rPr>
          <w:rFonts w:ascii="Times New Roman" w:hAnsi="Times New Roman" w:cs="Times New Roman"/>
          <w:sz w:val="24"/>
          <w:szCs w:val="24"/>
        </w:rPr>
        <w:t>итериям уровень выполненной ра</w:t>
      </w:r>
      <w:r w:rsidR="00F52BC9">
        <w:rPr>
          <w:rFonts w:ascii="Times New Roman" w:hAnsi="Times New Roman" w:cs="Times New Roman"/>
          <w:sz w:val="24"/>
          <w:szCs w:val="24"/>
        </w:rPr>
        <w:t xml:space="preserve">боты. </w:t>
      </w:r>
    </w:p>
    <w:p w:rsidR="00D309FA" w:rsidRPr="00F52BC9" w:rsidRDefault="00F52BC9" w:rsidP="00D309F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Предметные </w:t>
      </w:r>
    </w:p>
    <w:p w:rsidR="005E4304" w:rsidRDefault="00D309FA" w:rsidP="00D309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304">
        <w:rPr>
          <w:rFonts w:ascii="Times New Roman" w:hAnsi="Times New Roman" w:cs="Times New Roman"/>
          <w:b/>
          <w:sz w:val="24"/>
          <w:szCs w:val="24"/>
        </w:rPr>
        <w:t>Виды речевой и читательской д</w:t>
      </w:r>
      <w:r w:rsidR="005E4304" w:rsidRPr="005E4304">
        <w:rPr>
          <w:rFonts w:ascii="Times New Roman" w:hAnsi="Times New Roman" w:cs="Times New Roman"/>
          <w:b/>
          <w:sz w:val="24"/>
          <w:szCs w:val="24"/>
        </w:rPr>
        <w:t>еятельности</w:t>
      </w:r>
    </w:p>
    <w:p w:rsidR="00D309FA" w:rsidRPr="00D309FA" w:rsidRDefault="005E4304" w:rsidP="00D309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304">
        <w:rPr>
          <w:rFonts w:ascii="Times New Roman" w:hAnsi="Times New Roman" w:cs="Times New Roman"/>
          <w:i/>
          <w:sz w:val="24"/>
          <w:szCs w:val="24"/>
        </w:rPr>
        <w:t>Учащиеся научатся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309FA" w:rsidRPr="00D309FA">
        <w:rPr>
          <w:rFonts w:ascii="Times New Roman" w:hAnsi="Times New Roman" w:cs="Times New Roman"/>
          <w:sz w:val="24"/>
          <w:szCs w:val="24"/>
        </w:rPr>
        <w:t xml:space="preserve"> понимать значимость про</w:t>
      </w:r>
      <w:r>
        <w:rPr>
          <w:rFonts w:ascii="Times New Roman" w:hAnsi="Times New Roman" w:cs="Times New Roman"/>
          <w:sz w:val="24"/>
          <w:szCs w:val="24"/>
        </w:rPr>
        <w:t>изведений великих русских писа</w:t>
      </w:r>
      <w:r w:rsidR="00D309FA" w:rsidRPr="00D309FA">
        <w:rPr>
          <w:rFonts w:ascii="Times New Roman" w:hAnsi="Times New Roman" w:cs="Times New Roman"/>
          <w:sz w:val="24"/>
          <w:szCs w:val="24"/>
        </w:rPr>
        <w:t>телей  и  поэтов  (Пушкина,  Толстого,  Чехова,  Тютчева,  Фета, Некрасова</w:t>
      </w:r>
      <w:r>
        <w:rPr>
          <w:rFonts w:ascii="Times New Roman" w:hAnsi="Times New Roman" w:cs="Times New Roman"/>
          <w:sz w:val="24"/>
          <w:szCs w:val="24"/>
        </w:rPr>
        <w:t xml:space="preserve"> и др.) для русской культуры; </w:t>
      </w:r>
      <w:r w:rsidR="00D309FA" w:rsidRPr="00D309FA">
        <w:rPr>
          <w:rFonts w:ascii="Times New Roman" w:hAnsi="Times New Roman" w:cs="Times New Roman"/>
          <w:sz w:val="24"/>
          <w:szCs w:val="24"/>
        </w:rPr>
        <w:t>читать вслух бегло, осозна</w:t>
      </w:r>
      <w:r>
        <w:rPr>
          <w:rFonts w:ascii="Times New Roman" w:hAnsi="Times New Roman" w:cs="Times New Roman"/>
          <w:sz w:val="24"/>
          <w:szCs w:val="24"/>
        </w:rPr>
        <w:t>нно, без искажений, интонацион</w:t>
      </w:r>
      <w:r w:rsidR="00D309FA" w:rsidRPr="00D309FA">
        <w:rPr>
          <w:rFonts w:ascii="Times New Roman" w:hAnsi="Times New Roman" w:cs="Times New Roman"/>
          <w:sz w:val="24"/>
          <w:szCs w:val="24"/>
        </w:rPr>
        <w:t>но объединять слова в предложении и предложения в тексте, выражая своё отношение к</w:t>
      </w:r>
      <w:r>
        <w:rPr>
          <w:rFonts w:ascii="Times New Roman" w:hAnsi="Times New Roman" w:cs="Times New Roman"/>
          <w:sz w:val="24"/>
          <w:szCs w:val="24"/>
        </w:rPr>
        <w:t xml:space="preserve"> содержанию и героям произведе</w:t>
      </w:r>
      <w:r w:rsidR="00D309FA" w:rsidRPr="00D309FA">
        <w:rPr>
          <w:rFonts w:ascii="Times New Roman" w:hAnsi="Times New Roman" w:cs="Times New Roman"/>
          <w:sz w:val="24"/>
          <w:szCs w:val="24"/>
        </w:rPr>
        <w:t xml:space="preserve">ния; </w:t>
      </w:r>
    </w:p>
    <w:p w:rsidR="00D309FA" w:rsidRPr="00D309FA" w:rsidRDefault="00D309FA" w:rsidP="00D309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09FA">
        <w:rPr>
          <w:rFonts w:ascii="Times New Roman" w:hAnsi="Times New Roman" w:cs="Times New Roman"/>
          <w:sz w:val="24"/>
          <w:szCs w:val="24"/>
        </w:rPr>
        <w:lastRenderedPageBreak/>
        <w:t xml:space="preserve"> выбирать при выразительном чт</w:t>
      </w:r>
      <w:r w:rsidR="005E4304">
        <w:rPr>
          <w:rFonts w:ascii="Times New Roman" w:hAnsi="Times New Roman" w:cs="Times New Roman"/>
          <w:sz w:val="24"/>
          <w:szCs w:val="24"/>
        </w:rPr>
        <w:t>ении интонацию, темп, ло</w:t>
      </w:r>
      <w:r w:rsidRPr="00D309FA">
        <w:rPr>
          <w:rFonts w:ascii="Times New Roman" w:hAnsi="Times New Roman" w:cs="Times New Roman"/>
          <w:sz w:val="24"/>
          <w:szCs w:val="24"/>
        </w:rPr>
        <w:t>гическое ударение, паузы, осо</w:t>
      </w:r>
      <w:r w:rsidR="005E4304">
        <w:rPr>
          <w:rFonts w:ascii="Times New Roman" w:hAnsi="Times New Roman" w:cs="Times New Roman"/>
          <w:sz w:val="24"/>
          <w:szCs w:val="24"/>
        </w:rPr>
        <w:t>бенности жанра (сказка сказыва</w:t>
      </w:r>
      <w:r w:rsidRPr="00D309FA">
        <w:rPr>
          <w:rFonts w:ascii="Times New Roman" w:hAnsi="Times New Roman" w:cs="Times New Roman"/>
          <w:sz w:val="24"/>
          <w:szCs w:val="24"/>
        </w:rPr>
        <w:t>ется, стихотворение читается с</w:t>
      </w:r>
      <w:r w:rsidR="005E4304">
        <w:rPr>
          <w:rFonts w:ascii="Times New Roman" w:hAnsi="Times New Roman" w:cs="Times New Roman"/>
          <w:sz w:val="24"/>
          <w:szCs w:val="24"/>
        </w:rPr>
        <w:t xml:space="preserve"> чувством, басня читается с са</w:t>
      </w:r>
      <w:r w:rsidRPr="00D309FA">
        <w:rPr>
          <w:rFonts w:ascii="Times New Roman" w:hAnsi="Times New Roman" w:cs="Times New Roman"/>
          <w:sz w:val="24"/>
          <w:szCs w:val="24"/>
        </w:rPr>
        <w:t xml:space="preserve">тирическими нотками и пр.); </w:t>
      </w:r>
    </w:p>
    <w:p w:rsidR="00D309FA" w:rsidRPr="00D309FA" w:rsidRDefault="00D309FA" w:rsidP="00D309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09FA">
        <w:rPr>
          <w:rFonts w:ascii="Times New Roman" w:hAnsi="Times New Roman" w:cs="Times New Roman"/>
          <w:sz w:val="24"/>
          <w:szCs w:val="24"/>
        </w:rPr>
        <w:t>пользоваться элементарными приёмами анализа текста с целью его изучения и осмысл</w:t>
      </w:r>
      <w:r w:rsidR="005E4304">
        <w:rPr>
          <w:rFonts w:ascii="Times New Roman" w:hAnsi="Times New Roman" w:cs="Times New Roman"/>
          <w:sz w:val="24"/>
          <w:szCs w:val="24"/>
        </w:rPr>
        <w:t>ивания; осознавать через произ</w:t>
      </w:r>
      <w:r w:rsidRPr="00D309FA">
        <w:rPr>
          <w:rFonts w:ascii="Times New Roman" w:hAnsi="Times New Roman" w:cs="Times New Roman"/>
          <w:sz w:val="24"/>
          <w:szCs w:val="24"/>
        </w:rPr>
        <w:t>ведения великих мастеров слова нравственные и эстетические ценности  (добра,  мира,  терпе</w:t>
      </w:r>
      <w:r w:rsidR="005E4304">
        <w:rPr>
          <w:rFonts w:ascii="Times New Roman" w:hAnsi="Times New Roman" w:cs="Times New Roman"/>
          <w:sz w:val="24"/>
          <w:szCs w:val="24"/>
        </w:rPr>
        <w:t>ния,  справедливости,  трудолю</w:t>
      </w:r>
      <w:r w:rsidRPr="00D309FA">
        <w:rPr>
          <w:rFonts w:ascii="Times New Roman" w:hAnsi="Times New Roman" w:cs="Times New Roman"/>
          <w:sz w:val="24"/>
          <w:szCs w:val="24"/>
        </w:rPr>
        <w:t>бия); эстетически воспринима</w:t>
      </w:r>
      <w:r w:rsidR="005E4304">
        <w:rPr>
          <w:rFonts w:ascii="Times New Roman" w:hAnsi="Times New Roman" w:cs="Times New Roman"/>
          <w:sz w:val="24"/>
          <w:szCs w:val="24"/>
        </w:rPr>
        <w:t>ть произведения литературы, за</w:t>
      </w:r>
      <w:r w:rsidRPr="00D309FA">
        <w:rPr>
          <w:rFonts w:ascii="Times New Roman" w:hAnsi="Times New Roman" w:cs="Times New Roman"/>
          <w:sz w:val="24"/>
          <w:szCs w:val="24"/>
        </w:rPr>
        <w:t>мечать образные выражения в поэтическом тексте, понимать, что точно подобранное автор</w:t>
      </w:r>
      <w:r w:rsidR="005E4304">
        <w:rPr>
          <w:rFonts w:ascii="Times New Roman" w:hAnsi="Times New Roman" w:cs="Times New Roman"/>
          <w:sz w:val="24"/>
          <w:szCs w:val="24"/>
        </w:rPr>
        <w:t>ом слово способно создавать яр</w:t>
      </w:r>
      <w:r w:rsidRPr="00D309FA">
        <w:rPr>
          <w:rFonts w:ascii="Times New Roman" w:hAnsi="Times New Roman" w:cs="Times New Roman"/>
          <w:sz w:val="24"/>
          <w:szCs w:val="24"/>
        </w:rPr>
        <w:t xml:space="preserve">кий образ; </w:t>
      </w:r>
    </w:p>
    <w:p w:rsidR="00D309FA" w:rsidRPr="00D309FA" w:rsidRDefault="00D309FA" w:rsidP="00D309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09FA">
        <w:rPr>
          <w:rFonts w:ascii="Times New Roman" w:hAnsi="Times New Roman" w:cs="Times New Roman"/>
          <w:sz w:val="24"/>
          <w:szCs w:val="24"/>
        </w:rPr>
        <w:t xml:space="preserve">   участвовать в дискуссиях на нравственные темы; подбирать примеры из прочитанных произведений; </w:t>
      </w:r>
    </w:p>
    <w:p w:rsidR="00D309FA" w:rsidRPr="00D309FA" w:rsidRDefault="00D309FA" w:rsidP="00D309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09FA">
        <w:rPr>
          <w:rFonts w:ascii="Times New Roman" w:hAnsi="Times New Roman" w:cs="Times New Roman"/>
          <w:sz w:val="24"/>
          <w:szCs w:val="24"/>
        </w:rPr>
        <w:t xml:space="preserve"> формулировать вопросы (один-два) проблемного характера к изучаемому тексту; находить эпизоды из разных частей прочитанного произведения, доказывающие с</w:t>
      </w:r>
      <w:r w:rsidR="005E4304">
        <w:rPr>
          <w:rFonts w:ascii="Times New Roman" w:hAnsi="Times New Roman" w:cs="Times New Roman"/>
          <w:sz w:val="24"/>
          <w:szCs w:val="24"/>
        </w:rPr>
        <w:t xml:space="preserve">обственный взгляд на проблему; </w:t>
      </w:r>
      <w:r w:rsidRPr="00D309FA">
        <w:rPr>
          <w:rFonts w:ascii="Times New Roman" w:hAnsi="Times New Roman" w:cs="Times New Roman"/>
          <w:sz w:val="24"/>
          <w:szCs w:val="24"/>
        </w:rPr>
        <w:t xml:space="preserve"> делить текст на части, подбирать заглавия к ним, составлять самостоятельно план переск</w:t>
      </w:r>
      <w:r w:rsidR="005E4304">
        <w:rPr>
          <w:rFonts w:ascii="Times New Roman" w:hAnsi="Times New Roman" w:cs="Times New Roman"/>
          <w:sz w:val="24"/>
          <w:szCs w:val="24"/>
        </w:rPr>
        <w:t>аза, продумывать связки для со</w:t>
      </w:r>
      <w:r w:rsidRPr="00D309FA">
        <w:rPr>
          <w:rFonts w:ascii="Times New Roman" w:hAnsi="Times New Roman" w:cs="Times New Roman"/>
          <w:sz w:val="24"/>
          <w:szCs w:val="24"/>
        </w:rPr>
        <w:t xml:space="preserve">единения частей; </w:t>
      </w:r>
    </w:p>
    <w:p w:rsidR="00D309FA" w:rsidRPr="00D309FA" w:rsidRDefault="00D309FA" w:rsidP="00D309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09FA">
        <w:rPr>
          <w:rFonts w:ascii="Times New Roman" w:hAnsi="Times New Roman" w:cs="Times New Roman"/>
          <w:sz w:val="24"/>
          <w:szCs w:val="24"/>
        </w:rPr>
        <w:t xml:space="preserve">находить в произведениях </w:t>
      </w:r>
      <w:r w:rsidR="005E4304">
        <w:rPr>
          <w:rFonts w:ascii="Times New Roman" w:hAnsi="Times New Roman" w:cs="Times New Roman"/>
          <w:sz w:val="24"/>
          <w:szCs w:val="24"/>
        </w:rPr>
        <w:t xml:space="preserve">средства художественной выразительности; </w:t>
      </w:r>
      <w:r w:rsidRPr="00D309FA">
        <w:rPr>
          <w:rFonts w:ascii="Times New Roman" w:hAnsi="Times New Roman" w:cs="Times New Roman"/>
          <w:sz w:val="24"/>
          <w:szCs w:val="24"/>
        </w:rPr>
        <w:t xml:space="preserve"> готовить проекты  о  книгах  и  библиотеке;  участвовать в книжных конференциях и в</w:t>
      </w:r>
      <w:r w:rsidR="005E4304">
        <w:rPr>
          <w:rFonts w:ascii="Times New Roman" w:hAnsi="Times New Roman" w:cs="Times New Roman"/>
          <w:sz w:val="24"/>
          <w:szCs w:val="24"/>
        </w:rPr>
        <w:t>ыставках; пользоваться алфавит</w:t>
      </w:r>
      <w:r w:rsidRPr="00D309FA">
        <w:rPr>
          <w:rFonts w:ascii="Times New Roman" w:hAnsi="Times New Roman" w:cs="Times New Roman"/>
          <w:sz w:val="24"/>
          <w:szCs w:val="24"/>
        </w:rPr>
        <w:t xml:space="preserve">ным и тематическим каталогом в городской библиотеке. </w:t>
      </w:r>
    </w:p>
    <w:p w:rsidR="00D309FA" w:rsidRPr="005E4304" w:rsidRDefault="00D309FA" w:rsidP="00D309F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E4304">
        <w:rPr>
          <w:rFonts w:ascii="Times New Roman" w:hAnsi="Times New Roman" w:cs="Times New Roman"/>
          <w:i/>
          <w:sz w:val="24"/>
          <w:szCs w:val="24"/>
        </w:rPr>
        <w:t xml:space="preserve">Учащиеся получат возможность научиться: </w:t>
      </w:r>
    </w:p>
    <w:p w:rsidR="00D309FA" w:rsidRPr="00D309FA" w:rsidRDefault="00D309FA" w:rsidP="00D309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09FA">
        <w:rPr>
          <w:rFonts w:ascii="Times New Roman" w:hAnsi="Times New Roman" w:cs="Times New Roman"/>
          <w:sz w:val="24"/>
          <w:szCs w:val="24"/>
        </w:rPr>
        <w:t xml:space="preserve">  осознавать значимость </w:t>
      </w:r>
      <w:r w:rsidR="005E4304">
        <w:rPr>
          <w:rFonts w:ascii="Times New Roman" w:hAnsi="Times New Roman" w:cs="Times New Roman"/>
          <w:sz w:val="24"/>
          <w:szCs w:val="24"/>
        </w:rPr>
        <w:t>чтения для дальнейшего успешно</w:t>
      </w:r>
      <w:r w:rsidRPr="00D309FA">
        <w:rPr>
          <w:rFonts w:ascii="Times New Roman" w:hAnsi="Times New Roman" w:cs="Times New Roman"/>
          <w:sz w:val="24"/>
          <w:szCs w:val="24"/>
        </w:rPr>
        <w:t>го</w:t>
      </w:r>
      <w:r w:rsidR="005E430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E4304">
        <w:rPr>
          <w:rFonts w:ascii="Times New Roman" w:hAnsi="Times New Roman" w:cs="Times New Roman"/>
          <w:sz w:val="24"/>
          <w:szCs w:val="24"/>
        </w:rPr>
        <w:t>обучения по</w:t>
      </w:r>
      <w:proofErr w:type="gramEnd"/>
      <w:r w:rsidR="005E4304">
        <w:rPr>
          <w:rFonts w:ascii="Times New Roman" w:hAnsi="Times New Roman" w:cs="Times New Roman"/>
          <w:sz w:val="24"/>
          <w:szCs w:val="24"/>
        </w:rPr>
        <w:t xml:space="preserve"> другим предметам; </w:t>
      </w:r>
      <w:r w:rsidRPr="00D309FA">
        <w:rPr>
          <w:rFonts w:ascii="Times New Roman" w:hAnsi="Times New Roman" w:cs="Times New Roman"/>
          <w:sz w:val="24"/>
          <w:szCs w:val="24"/>
        </w:rPr>
        <w:t xml:space="preserve"> приобрести потреб</w:t>
      </w:r>
      <w:r w:rsidR="005E4304">
        <w:rPr>
          <w:rFonts w:ascii="Times New Roman" w:hAnsi="Times New Roman" w:cs="Times New Roman"/>
          <w:sz w:val="24"/>
          <w:szCs w:val="24"/>
        </w:rPr>
        <w:t>ность в систематическом просма</w:t>
      </w:r>
      <w:r w:rsidRPr="00D309FA">
        <w:rPr>
          <w:rFonts w:ascii="Times New Roman" w:hAnsi="Times New Roman" w:cs="Times New Roman"/>
          <w:sz w:val="24"/>
          <w:szCs w:val="24"/>
        </w:rPr>
        <w:t>тривании, чтении и изуче</w:t>
      </w:r>
      <w:r w:rsidR="005E4304">
        <w:rPr>
          <w:rFonts w:ascii="Times New Roman" w:hAnsi="Times New Roman" w:cs="Times New Roman"/>
          <w:sz w:val="24"/>
          <w:szCs w:val="24"/>
        </w:rPr>
        <w:t>нии справочной, научно-познава</w:t>
      </w:r>
      <w:r w:rsidRPr="00D309FA">
        <w:rPr>
          <w:rFonts w:ascii="Times New Roman" w:hAnsi="Times New Roman" w:cs="Times New Roman"/>
          <w:sz w:val="24"/>
          <w:szCs w:val="24"/>
        </w:rPr>
        <w:t>тельной, учебной и художественно</w:t>
      </w:r>
      <w:r w:rsidR="005E4304">
        <w:rPr>
          <w:rFonts w:ascii="Times New Roman" w:hAnsi="Times New Roman" w:cs="Times New Roman"/>
          <w:sz w:val="24"/>
          <w:szCs w:val="24"/>
        </w:rPr>
        <w:t xml:space="preserve">й литературы; </w:t>
      </w:r>
      <w:r w:rsidRPr="00D309FA">
        <w:rPr>
          <w:rFonts w:ascii="Times New Roman" w:hAnsi="Times New Roman" w:cs="Times New Roman"/>
          <w:sz w:val="24"/>
          <w:szCs w:val="24"/>
        </w:rPr>
        <w:t xml:space="preserve"> воспринимать художе</w:t>
      </w:r>
      <w:r w:rsidR="005E4304">
        <w:rPr>
          <w:rFonts w:ascii="Times New Roman" w:hAnsi="Times New Roman" w:cs="Times New Roman"/>
          <w:sz w:val="24"/>
          <w:szCs w:val="24"/>
        </w:rPr>
        <w:t xml:space="preserve">ственную литературу как вид искусства; </w:t>
      </w:r>
      <w:r w:rsidRPr="00D309FA">
        <w:rPr>
          <w:rFonts w:ascii="Times New Roman" w:hAnsi="Times New Roman" w:cs="Times New Roman"/>
          <w:sz w:val="24"/>
          <w:szCs w:val="24"/>
        </w:rPr>
        <w:t xml:space="preserve">    осмысливать нравствен</w:t>
      </w:r>
      <w:r w:rsidR="005E4304">
        <w:rPr>
          <w:rFonts w:ascii="Times New Roman" w:hAnsi="Times New Roman" w:cs="Times New Roman"/>
          <w:sz w:val="24"/>
          <w:szCs w:val="24"/>
        </w:rPr>
        <w:t>ное преображение героя, раскры</w:t>
      </w:r>
      <w:r w:rsidRPr="00D309FA">
        <w:rPr>
          <w:rFonts w:ascii="Times New Roman" w:hAnsi="Times New Roman" w:cs="Times New Roman"/>
          <w:sz w:val="24"/>
          <w:szCs w:val="24"/>
        </w:rPr>
        <w:t>ваемое  автором  в  произведении,  давать  ему  нрав</w:t>
      </w:r>
      <w:r w:rsidR="005E4304">
        <w:rPr>
          <w:rFonts w:ascii="Times New Roman" w:hAnsi="Times New Roman" w:cs="Times New Roman"/>
          <w:sz w:val="24"/>
          <w:szCs w:val="24"/>
        </w:rPr>
        <w:t>ственн</w:t>
      </w:r>
      <w:proofErr w:type="gramStart"/>
      <w:r w:rsidR="005E4304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5E4304">
        <w:rPr>
          <w:rFonts w:ascii="Times New Roman" w:hAnsi="Times New Roman" w:cs="Times New Roman"/>
          <w:sz w:val="24"/>
          <w:szCs w:val="24"/>
        </w:rPr>
        <w:t xml:space="preserve"> эстетическую оценку.   </w:t>
      </w:r>
      <w:r w:rsidRPr="00D309FA">
        <w:rPr>
          <w:rFonts w:ascii="Times New Roman" w:hAnsi="Times New Roman" w:cs="Times New Roman"/>
          <w:sz w:val="24"/>
          <w:szCs w:val="24"/>
        </w:rPr>
        <w:t>соотносить нравственно-эстетические идеалы автора, раскрытые в произведении</w:t>
      </w:r>
      <w:r w:rsidR="005E4304">
        <w:rPr>
          <w:rFonts w:ascii="Times New Roman" w:hAnsi="Times New Roman" w:cs="Times New Roman"/>
          <w:sz w:val="24"/>
          <w:szCs w:val="24"/>
        </w:rPr>
        <w:t>, со своими эстетическими пред</w:t>
      </w:r>
      <w:r w:rsidRPr="00D309FA">
        <w:rPr>
          <w:rFonts w:ascii="Times New Roman" w:hAnsi="Times New Roman" w:cs="Times New Roman"/>
          <w:sz w:val="24"/>
          <w:szCs w:val="24"/>
        </w:rPr>
        <w:t xml:space="preserve">ставлениями и </w:t>
      </w:r>
      <w:r w:rsidR="005E4304">
        <w:rPr>
          <w:rFonts w:ascii="Times New Roman" w:hAnsi="Times New Roman" w:cs="Times New Roman"/>
          <w:sz w:val="24"/>
          <w:szCs w:val="24"/>
        </w:rPr>
        <w:t xml:space="preserve">представлениями о добре и зле; </w:t>
      </w:r>
      <w:r w:rsidRPr="00D309FA">
        <w:rPr>
          <w:rFonts w:ascii="Times New Roman" w:hAnsi="Times New Roman" w:cs="Times New Roman"/>
          <w:sz w:val="24"/>
          <w:szCs w:val="24"/>
        </w:rPr>
        <w:t xml:space="preserve"> на практическом уровне овладеть некоторыми видами письменной речи (повество</w:t>
      </w:r>
      <w:r w:rsidR="005E4304">
        <w:rPr>
          <w:rFonts w:ascii="Times New Roman" w:hAnsi="Times New Roman" w:cs="Times New Roman"/>
          <w:sz w:val="24"/>
          <w:szCs w:val="24"/>
        </w:rPr>
        <w:t>вание — создание текста по ана</w:t>
      </w:r>
      <w:r w:rsidRPr="00D309FA">
        <w:rPr>
          <w:rFonts w:ascii="Times New Roman" w:hAnsi="Times New Roman" w:cs="Times New Roman"/>
          <w:sz w:val="24"/>
          <w:szCs w:val="24"/>
        </w:rPr>
        <w:t>логии, рассуждение — письмен</w:t>
      </w:r>
      <w:r w:rsidR="005E4304">
        <w:rPr>
          <w:rFonts w:ascii="Times New Roman" w:hAnsi="Times New Roman" w:cs="Times New Roman"/>
          <w:sz w:val="24"/>
          <w:szCs w:val="24"/>
        </w:rPr>
        <w:t xml:space="preserve">ный ответ на вопрос, описание — характеристика  героя); </w:t>
      </w:r>
      <w:r w:rsidR="00F52BC9">
        <w:rPr>
          <w:rFonts w:ascii="Times New Roman" w:hAnsi="Times New Roman" w:cs="Times New Roman"/>
          <w:sz w:val="24"/>
          <w:szCs w:val="24"/>
        </w:rPr>
        <w:t xml:space="preserve">работать с детской периодикой. </w:t>
      </w:r>
    </w:p>
    <w:p w:rsidR="005E4304" w:rsidRDefault="00D309FA" w:rsidP="00D309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304">
        <w:rPr>
          <w:rFonts w:ascii="Times New Roman" w:hAnsi="Times New Roman" w:cs="Times New Roman"/>
          <w:b/>
          <w:sz w:val="24"/>
          <w:szCs w:val="24"/>
        </w:rPr>
        <w:t>Творческая деят</w:t>
      </w:r>
      <w:r w:rsidR="005E4304" w:rsidRPr="005E4304">
        <w:rPr>
          <w:rFonts w:ascii="Times New Roman" w:hAnsi="Times New Roman" w:cs="Times New Roman"/>
          <w:b/>
          <w:sz w:val="24"/>
          <w:szCs w:val="24"/>
        </w:rPr>
        <w:t>ельность</w:t>
      </w:r>
    </w:p>
    <w:p w:rsidR="00D309FA" w:rsidRPr="00D309FA" w:rsidRDefault="005E4304" w:rsidP="00D309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304">
        <w:rPr>
          <w:rFonts w:ascii="Times New Roman" w:hAnsi="Times New Roman" w:cs="Times New Roman"/>
          <w:i/>
          <w:sz w:val="24"/>
          <w:szCs w:val="24"/>
        </w:rPr>
        <w:t>Учащиеся научатся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309FA" w:rsidRPr="00D309FA">
        <w:rPr>
          <w:rFonts w:ascii="Times New Roman" w:hAnsi="Times New Roman" w:cs="Times New Roman"/>
          <w:sz w:val="24"/>
          <w:szCs w:val="24"/>
        </w:rPr>
        <w:t xml:space="preserve"> пересказывать содержан</w:t>
      </w:r>
      <w:r>
        <w:rPr>
          <w:rFonts w:ascii="Times New Roman" w:hAnsi="Times New Roman" w:cs="Times New Roman"/>
          <w:sz w:val="24"/>
          <w:szCs w:val="24"/>
        </w:rPr>
        <w:t>ие произведения подробно, выбо</w:t>
      </w:r>
      <w:r w:rsidR="00D309FA" w:rsidRPr="00D309FA">
        <w:rPr>
          <w:rFonts w:ascii="Times New Roman" w:hAnsi="Times New Roman" w:cs="Times New Roman"/>
          <w:sz w:val="24"/>
          <w:szCs w:val="24"/>
        </w:rPr>
        <w:t>рочно  и  кратко,  опираясь  на  самостоятельно  составленный план; соблюдать при пересказе логическую последовательность и точность изложения событий; составлять план, озаглавливать текст;  пересказывать  текст,  включающий  элементы  описания (природы, внешнего вида героя, обстановки) или рассуждения; пересказыва</w:t>
      </w:r>
      <w:r>
        <w:rPr>
          <w:rFonts w:ascii="Times New Roman" w:hAnsi="Times New Roman" w:cs="Times New Roman"/>
          <w:sz w:val="24"/>
          <w:szCs w:val="24"/>
        </w:rPr>
        <w:t xml:space="preserve">ть текст от 3-го лица; </w:t>
      </w:r>
      <w:r w:rsidR="00D309FA" w:rsidRPr="00D309FA">
        <w:rPr>
          <w:rFonts w:ascii="Times New Roman" w:hAnsi="Times New Roman" w:cs="Times New Roman"/>
          <w:sz w:val="24"/>
          <w:szCs w:val="24"/>
        </w:rPr>
        <w:t xml:space="preserve">   составлять рассказы об о</w:t>
      </w:r>
      <w:r>
        <w:rPr>
          <w:rFonts w:ascii="Times New Roman" w:hAnsi="Times New Roman" w:cs="Times New Roman"/>
          <w:sz w:val="24"/>
          <w:szCs w:val="24"/>
        </w:rPr>
        <w:t>собенностях национальных празд</w:t>
      </w:r>
      <w:r w:rsidR="00D309FA" w:rsidRPr="00D309FA">
        <w:rPr>
          <w:rFonts w:ascii="Times New Roman" w:hAnsi="Times New Roman" w:cs="Times New Roman"/>
          <w:sz w:val="24"/>
          <w:szCs w:val="24"/>
        </w:rPr>
        <w:t>ников  и  традиций  на  основе  прочитанных  произведений (фольклора, летописей</w:t>
      </w:r>
      <w:r>
        <w:rPr>
          <w:rFonts w:ascii="Times New Roman" w:hAnsi="Times New Roman" w:cs="Times New Roman"/>
          <w:sz w:val="24"/>
          <w:szCs w:val="24"/>
        </w:rPr>
        <w:t xml:space="preserve">, былин, житийных рассказов); </w:t>
      </w:r>
      <w:r w:rsidR="00D309FA" w:rsidRPr="00D309FA">
        <w:rPr>
          <w:rFonts w:ascii="Times New Roman" w:hAnsi="Times New Roman" w:cs="Times New Roman"/>
          <w:sz w:val="24"/>
          <w:szCs w:val="24"/>
        </w:rPr>
        <w:t xml:space="preserve">   подбирать материалы для проекта, </w:t>
      </w:r>
      <w:r w:rsidR="00D309FA" w:rsidRPr="00D309FA">
        <w:rPr>
          <w:rFonts w:ascii="Times New Roman" w:hAnsi="Times New Roman" w:cs="Times New Roman"/>
          <w:sz w:val="24"/>
          <w:szCs w:val="24"/>
        </w:rPr>
        <w:lastRenderedPageBreak/>
        <w:t xml:space="preserve">записывать пословицы, поговорки,  мудрые  мысли  известных  писателей,  учёных  по данной  теме,  делать  подборку </w:t>
      </w:r>
      <w:r>
        <w:rPr>
          <w:rFonts w:ascii="Times New Roman" w:hAnsi="Times New Roman" w:cs="Times New Roman"/>
          <w:sz w:val="24"/>
          <w:szCs w:val="24"/>
        </w:rPr>
        <w:t xml:space="preserve"> наиболее  понравившихся, ос</w:t>
      </w:r>
      <w:r w:rsidR="00D309FA" w:rsidRPr="00D309FA">
        <w:rPr>
          <w:rFonts w:ascii="Times New Roman" w:hAnsi="Times New Roman" w:cs="Times New Roman"/>
          <w:sz w:val="24"/>
          <w:szCs w:val="24"/>
        </w:rPr>
        <w:t>мыслять их, переводить в принципы жизни; готовить проекты на тему праздника («Русские национальные праздники», «Русские традиции и обряды», «Православные праздники на Руси» и др.); участвовать в литерату</w:t>
      </w:r>
      <w:r w:rsidR="00D309FA">
        <w:rPr>
          <w:rFonts w:ascii="Times New Roman" w:hAnsi="Times New Roman" w:cs="Times New Roman"/>
          <w:sz w:val="24"/>
          <w:szCs w:val="24"/>
        </w:rPr>
        <w:t>рных викторинах, конкурсах чте</w:t>
      </w:r>
      <w:r w:rsidR="00D309FA" w:rsidRPr="00D309FA">
        <w:rPr>
          <w:rFonts w:ascii="Times New Roman" w:hAnsi="Times New Roman" w:cs="Times New Roman"/>
          <w:sz w:val="24"/>
          <w:szCs w:val="24"/>
        </w:rPr>
        <w:t>цов, литературных праздниках, посвящённых великим русским поэтам; участвовать</w:t>
      </w:r>
      <w:r>
        <w:rPr>
          <w:rFonts w:ascii="Times New Roman" w:hAnsi="Times New Roman" w:cs="Times New Roman"/>
          <w:sz w:val="24"/>
          <w:szCs w:val="24"/>
        </w:rPr>
        <w:t xml:space="preserve"> в читательских конференциях; </w:t>
      </w:r>
      <w:r w:rsidR="00D309FA" w:rsidRPr="00D309FA">
        <w:rPr>
          <w:rFonts w:ascii="Times New Roman" w:hAnsi="Times New Roman" w:cs="Times New Roman"/>
          <w:sz w:val="24"/>
          <w:szCs w:val="24"/>
        </w:rPr>
        <w:t xml:space="preserve">писать отзыв на прочитанную книгу. </w:t>
      </w:r>
    </w:p>
    <w:p w:rsidR="00D309FA" w:rsidRPr="00D309FA" w:rsidRDefault="00D309FA" w:rsidP="00D309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304">
        <w:rPr>
          <w:rFonts w:ascii="Times New Roman" w:hAnsi="Times New Roman" w:cs="Times New Roman"/>
          <w:i/>
          <w:sz w:val="24"/>
          <w:szCs w:val="24"/>
        </w:rPr>
        <w:t>Учащиеся получат возможность научиться</w:t>
      </w:r>
      <w:r w:rsidR="005E4304">
        <w:rPr>
          <w:rFonts w:ascii="Times New Roman" w:hAnsi="Times New Roman" w:cs="Times New Roman"/>
          <w:sz w:val="24"/>
          <w:szCs w:val="24"/>
        </w:rPr>
        <w:t xml:space="preserve">: </w:t>
      </w:r>
      <w:r w:rsidRPr="00D309FA">
        <w:rPr>
          <w:rFonts w:ascii="Times New Roman" w:hAnsi="Times New Roman" w:cs="Times New Roman"/>
          <w:sz w:val="24"/>
          <w:szCs w:val="24"/>
        </w:rPr>
        <w:t>создавать собственные произвед</w:t>
      </w:r>
      <w:r>
        <w:rPr>
          <w:rFonts w:ascii="Times New Roman" w:hAnsi="Times New Roman" w:cs="Times New Roman"/>
          <w:sz w:val="24"/>
          <w:szCs w:val="24"/>
        </w:rPr>
        <w:t xml:space="preserve">ения, интерпретируя возможными </w:t>
      </w:r>
      <w:r w:rsidRPr="00D309FA">
        <w:rPr>
          <w:rFonts w:ascii="Times New Roman" w:hAnsi="Times New Roman" w:cs="Times New Roman"/>
          <w:sz w:val="24"/>
          <w:szCs w:val="24"/>
        </w:rPr>
        <w:t>способами  произведения  авторские  (создание кинофильма, диафильма, драматизация, пос</w:t>
      </w:r>
      <w:r>
        <w:rPr>
          <w:rFonts w:ascii="Times New Roman" w:hAnsi="Times New Roman" w:cs="Times New Roman"/>
          <w:sz w:val="24"/>
          <w:szCs w:val="24"/>
        </w:rPr>
        <w:t xml:space="preserve">тановка живых картин и т. д.). </w:t>
      </w:r>
    </w:p>
    <w:p w:rsidR="00D309FA" w:rsidRDefault="00D309FA" w:rsidP="00D309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09FA">
        <w:rPr>
          <w:rFonts w:ascii="Times New Roman" w:hAnsi="Times New Roman" w:cs="Times New Roman"/>
          <w:b/>
          <w:sz w:val="24"/>
          <w:szCs w:val="24"/>
        </w:rPr>
        <w:t>Литературоведческая  пропедевтика</w:t>
      </w:r>
    </w:p>
    <w:p w:rsidR="00D309FA" w:rsidRPr="00D309FA" w:rsidRDefault="00D309FA" w:rsidP="00D309F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309FA">
        <w:rPr>
          <w:rFonts w:ascii="Times New Roman" w:hAnsi="Times New Roman" w:cs="Times New Roman"/>
          <w:i/>
          <w:sz w:val="24"/>
          <w:szCs w:val="24"/>
        </w:rPr>
        <w:t xml:space="preserve">Учащиеся научатся: </w:t>
      </w:r>
    </w:p>
    <w:p w:rsidR="00D309FA" w:rsidRPr="00D309FA" w:rsidRDefault="00D309FA" w:rsidP="00D309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09FA">
        <w:rPr>
          <w:rFonts w:ascii="Times New Roman" w:hAnsi="Times New Roman" w:cs="Times New Roman"/>
          <w:sz w:val="24"/>
          <w:szCs w:val="24"/>
        </w:rPr>
        <w:t xml:space="preserve">  сравнивать, сопоставлять, делать элементарный анализ ра</w:t>
      </w:r>
      <w:proofErr w:type="gramStart"/>
      <w:r w:rsidRPr="00D309FA">
        <w:rPr>
          <w:rFonts w:ascii="Times New Roman" w:hAnsi="Times New Roman" w:cs="Times New Roman"/>
          <w:sz w:val="24"/>
          <w:szCs w:val="24"/>
        </w:rPr>
        <w:t>з-</w:t>
      </w:r>
      <w:proofErr w:type="gramEnd"/>
      <w:r w:rsidRPr="00D309FA">
        <w:rPr>
          <w:rFonts w:ascii="Times New Roman" w:hAnsi="Times New Roman" w:cs="Times New Roman"/>
          <w:sz w:val="24"/>
          <w:szCs w:val="24"/>
        </w:rPr>
        <w:t xml:space="preserve"> личных  текстов,  используя  ряд  литературоведческих  понятий (фольклорная и авторская литература, структура текста, герой, автор) и средств художественной выразительности (сравнение, олицетворение, метафора). </w:t>
      </w:r>
    </w:p>
    <w:p w:rsidR="00D309FA" w:rsidRPr="00D309FA" w:rsidRDefault="00D309FA" w:rsidP="00F52B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09FA">
        <w:rPr>
          <w:rFonts w:ascii="Times New Roman" w:hAnsi="Times New Roman" w:cs="Times New Roman"/>
          <w:sz w:val="24"/>
          <w:szCs w:val="24"/>
        </w:rPr>
        <w:t xml:space="preserve">Учащиеся </w:t>
      </w:r>
      <w:r>
        <w:rPr>
          <w:rFonts w:ascii="Times New Roman" w:hAnsi="Times New Roman" w:cs="Times New Roman"/>
          <w:sz w:val="24"/>
          <w:szCs w:val="24"/>
        </w:rPr>
        <w:t xml:space="preserve">получат возможность научиться: </w:t>
      </w:r>
      <w:r w:rsidRPr="00D309FA">
        <w:rPr>
          <w:rFonts w:ascii="Times New Roman" w:hAnsi="Times New Roman" w:cs="Times New Roman"/>
          <w:sz w:val="24"/>
          <w:szCs w:val="24"/>
        </w:rPr>
        <w:t>определять позиции</w:t>
      </w:r>
      <w:r>
        <w:rPr>
          <w:rFonts w:ascii="Times New Roman" w:hAnsi="Times New Roman" w:cs="Times New Roman"/>
          <w:sz w:val="24"/>
          <w:szCs w:val="24"/>
        </w:rPr>
        <w:t xml:space="preserve"> героев и позицию автора художественного текста; </w:t>
      </w:r>
      <w:r w:rsidRPr="00D309FA">
        <w:rPr>
          <w:rFonts w:ascii="Times New Roman" w:hAnsi="Times New Roman" w:cs="Times New Roman"/>
          <w:sz w:val="24"/>
          <w:szCs w:val="24"/>
        </w:rPr>
        <w:t xml:space="preserve"> создавать прозаически</w:t>
      </w:r>
      <w:r>
        <w:rPr>
          <w:rFonts w:ascii="Times New Roman" w:hAnsi="Times New Roman" w:cs="Times New Roman"/>
          <w:sz w:val="24"/>
          <w:szCs w:val="24"/>
        </w:rPr>
        <w:t>й или поэтический текст по ана</w:t>
      </w:r>
      <w:r w:rsidRPr="00D309FA">
        <w:rPr>
          <w:rFonts w:ascii="Times New Roman" w:hAnsi="Times New Roman" w:cs="Times New Roman"/>
          <w:sz w:val="24"/>
          <w:szCs w:val="24"/>
        </w:rPr>
        <w:t>логии  на  основе  авторского  текста,  используя  средства художест</w:t>
      </w:r>
      <w:r w:rsidR="00F52BC9">
        <w:rPr>
          <w:rFonts w:ascii="Times New Roman" w:hAnsi="Times New Roman" w:cs="Times New Roman"/>
          <w:sz w:val="24"/>
          <w:szCs w:val="24"/>
        </w:rPr>
        <w:t>венной  выразительности.</w:t>
      </w:r>
    </w:p>
    <w:p w:rsidR="00D309FA" w:rsidRPr="00D309FA" w:rsidRDefault="00F52BC9" w:rsidP="00F52BC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СОДЕРЖАНИЕ КУРСА </w:t>
      </w:r>
    </w:p>
    <w:p w:rsidR="00D309FA" w:rsidRPr="00D309FA" w:rsidRDefault="00D309FA" w:rsidP="00D309F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09FA">
        <w:rPr>
          <w:rFonts w:ascii="Times New Roman" w:hAnsi="Times New Roman" w:cs="Times New Roman"/>
          <w:b/>
          <w:sz w:val="24"/>
          <w:szCs w:val="24"/>
        </w:rPr>
        <w:t>4 КЛАСС (102 ч)</w:t>
      </w:r>
    </w:p>
    <w:p w:rsidR="00D309FA" w:rsidRDefault="008D301D" w:rsidP="00D309FA">
      <w:pPr>
        <w:jc w:val="both"/>
        <w:rPr>
          <w:rFonts w:ascii="Times New Roman" w:hAnsi="Times New Roman" w:cs="Times New Roman"/>
          <w:sz w:val="24"/>
          <w:szCs w:val="24"/>
        </w:rPr>
      </w:pPr>
      <w:r w:rsidRPr="008D301D">
        <w:rPr>
          <w:rFonts w:ascii="Times New Roman" w:hAnsi="Times New Roman" w:cs="Times New Roman"/>
          <w:b/>
          <w:sz w:val="24"/>
          <w:szCs w:val="24"/>
        </w:rPr>
        <w:t>Вводный урок по курсу литературного чтения (1 ч)</w:t>
      </w:r>
    </w:p>
    <w:p w:rsidR="008D301D" w:rsidRPr="00D309FA" w:rsidRDefault="008D301D" w:rsidP="00D309F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Знакомство с учебником по литературному чтению. Система ус</w:t>
      </w:r>
      <w:r w:rsidRPr="008D301D">
        <w:rPr>
          <w:rFonts w:ascii="Times New Roman" w:hAnsi="Times New Roman" w:cs="Times New Roman"/>
          <w:sz w:val="24"/>
          <w:szCs w:val="24"/>
        </w:rPr>
        <w:t xml:space="preserve">ловных обозначений. Содержание </w:t>
      </w:r>
      <w:r>
        <w:rPr>
          <w:rFonts w:ascii="Times New Roman" w:hAnsi="Times New Roman" w:cs="Times New Roman"/>
          <w:sz w:val="24"/>
          <w:szCs w:val="24"/>
        </w:rPr>
        <w:t>учебника. Словарь. Рассматрива</w:t>
      </w:r>
      <w:r w:rsidRPr="008D301D">
        <w:rPr>
          <w:rFonts w:ascii="Times New Roman" w:hAnsi="Times New Roman" w:cs="Times New Roman"/>
          <w:sz w:val="24"/>
          <w:szCs w:val="24"/>
        </w:rPr>
        <w:t>ние и</w:t>
      </w:r>
      <w:r>
        <w:rPr>
          <w:rFonts w:ascii="Times New Roman" w:hAnsi="Times New Roman" w:cs="Times New Roman"/>
          <w:sz w:val="24"/>
          <w:szCs w:val="24"/>
        </w:rPr>
        <w:t>ллюстраций и оформление учебника</w:t>
      </w:r>
    </w:p>
    <w:p w:rsidR="00D309FA" w:rsidRPr="00D309FA" w:rsidRDefault="00F52BC9" w:rsidP="00D309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Былины. Летописи. Жития (7</w:t>
      </w:r>
      <w:r w:rsidR="00D309FA" w:rsidRPr="00D309FA">
        <w:rPr>
          <w:rFonts w:ascii="Times New Roman" w:hAnsi="Times New Roman" w:cs="Times New Roman"/>
          <w:b/>
          <w:sz w:val="24"/>
          <w:szCs w:val="24"/>
        </w:rPr>
        <w:t xml:space="preserve"> ч) </w:t>
      </w:r>
    </w:p>
    <w:p w:rsidR="00D309FA" w:rsidRPr="00D309FA" w:rsidRDefault="00D309FA" w:rsidP="00D309FA">
      <w:pPr>
        <w:jc w:val="both"/>
        <w:rPr>
          <w:rFonts w:ascii="Times New Roman" w:hAnsi="Times New Roman" w:cs="Times New Roman"/>
          <w:sz w:val="24"/>
          <w:szCs w:val="24"/>
        </w:rPr>
      </w:pPr>
      <w:r w:rsidRPr="00D309FA">
        <w:rPr>
          <w:rFonts w:ascii="Times New Roman" w:hAnsi="Times New Roman" w:cs="Times New Roman"/>
          <w:sz w:val="24"/>
          <w:szCs w:val="24"/>
        </w:rPr>
        <w:t xml:space="preserve">О былинах. «Ильины три </w:t>
      </w:r>
      <w:proofErr w:type="spellStart"/>
      <w:r w:rsidRPr="00D309FA">
        <w:rPr>
          <w:rFonts w:ascii="Times New Roman" w:hAnsi="Times New Roman" w:cs="Times New Roman"/>
          <w:sz w:val="24"/>
          <w:szCs w:val="24"/>
        </w:rPr>
        <w:t>поездочки</w:t>
      </w:r>
      <w:proofErr w:type="spellEnd"/>
      <w:r w:rsidRPr="00D309FA">
        <w:rPr>
          <w:rFonts w:ascii="Times New Roman" w:hAnsi="Times New Roman" w:cs="Times New Roman"/>
          <w:sz w:val="24"/>
          <w:szCs w:val="24"/>
        </w:rPr>
        <w:t>». Летописи. Жития. «И пове</w:t>
      </w:r>
      <w:r w:rsidR="008D301D">
        <w:rPr>
          <w:rFonts w:ascii="Times New Roman" w:hAnsi="Times New Roman" w:cs="Times New Roman"/>
          <w:sz w:val="24"/>
          <w:szCs w:val="24"/>
        </w:rPr>
        <w:t>сил Олег щит свой на вратах Царь</w:t>
      </w:r>
      <w:r w:rsidRPr="00D309FA">
        <w:rPr>
          <w:rFonts w:ascii="Times New Roman" w:hAnsi="Times New Roman" w:cs="Times New Roman"/>
          <w:sz w:val="24"/>
          <w:szCs w:val="24"/>
        </w:rPr>
        <w:t xml:space="preserve">града...»; «И вспомнил Олег коня своего...»; «Житие Сергия Радонежского». </w:t>
      </w:r>
    </w:p>
    <w:p w:rsidR="00D309FA" w:rsidRPr="00D309FA" w:rsidRDefault="00D309FA" w:rsidP="00D309FA">
      <w:pPr>
        <w:jc w:val="both"/>
        <w:rPr>
          <w:rFonts w:ascii="Times New Roman" w:hAnsi="Times New Roman" w:cs="Times New Roman"/>
          <w:sz w:val="24"/>
          <w:szCs w:val="24"/>
        </w:rPr>
      </w:pPr>
      <w:r w:rsidRPr="00D309FA">
        <w:rPr>
          <w:rFonts w:ascii="Times New Roman" w:hAnsi="Times New Roman" w:cs="Times New Roman"/>
          <w:i/>
          <w:sz w:val="24"/>
          <w:szCs w:val="24"/>
        </w:rPr>
        <w:lastRenderedPageBreak/>
        <w:t>Проект: «Создание календаря исторических событий». Оценка достижений.</w:t>
      </w:r>
    </w:p>
    <w:p w:rsidR="00D309FA" w:rsidRPr="00D309FA" w:rsidRDefault="00F52BC9" w:rsidP="00D309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Чудесный мир классики (16 </w:t>
      </w:r>
      <w:r w:rsidR="00D309FA" w:rsidRPr="00D309FA">
        <w:rPr>
          <w:rFonts w:ascii="Times New Roman" w:hAnsi="Times New Roman" w:cs="Times New Roman"/>
          <w:b/>
          <w:sz w:val="24"/>
          <w:szCs w:val="24"/>
        </w:rPr>
        <w:t xml:space="preserve">ч) </w:t>
      </w:r>
    </w:p>
    <w:p w:rsidR="00D309FA" w:rsidRPr="00D309FA" w:rsidRDefault="00D309FA" w:rsidP="00D309FA">
      <w:pPr>
        <w:jc w:val="both"/>
        <w:rPr>
          <w:rFonts w:ascii="Times New Roman" w:hAnsi="Times New Roman" w:cs="Times New Roman"/>
          <w:sz w:val="24"/>
          <w:szCs w:val="24"/>
        </w:rPr>
      </w:pPr>
      <w:r w:rsidRPr="00D309FA">
        <w:rPr>
          <w:rFonts w:ascii="Times New Roman" w:hAnsi="Times New Roman" w:cs="Times New Roman"/>
          <w:sz w:val="24"/>
          <w:szCs w:val="24"/>
        </w:rPr>
        <w:t xml:space="preserve"> П. П. Ершов. «Конек</w:t>
      </w:r>
      <w:r w:rsidR="008D301D">
        <w:rPr>
          <w:rFonts w:ascii="Times New Roman" w:hAnsi="Times New Roman" w:cs="Times New Roman"/>
          <w:sz w:val="24"/>
          <w:szCs w:val="24"/>
        </w:rPr>
        <w:t>-горбунок» (отрывок); А. С. Пуш</w:t>
      </w:r>
      <w:r w:rsidRPr="00D309FA">
        <w:rPr>
          <w:rFonts w:ascii="Times New Roman" w:hAnsi="Times New Roman" w:cs="Times New Roman"/>
          <w:sz w:val="24"/>
          <w:szCs w:val="24"/>
        </w:rPr>
        <w:t>кин. «Няне», «Туча», «Унылая пора!..», «Птичка Божия не знает...», «Сказка о мертвой царевне и о семи богатырях»; М.</w:t>
      </w:r>
      <w:proofErr w:type="gramStart"/>
      <w:r w:rsidRPr="00D309FA">
        <w:rPr>
          <w:rFonts w:ascii="Times New Roman" w:hAnsi="Times New Roman" w:cs="Times New Roman"/>
          <w:sz w:val="24"/>
          <w:szCs w:val="24"/>
        </w:rPr>
        <w:t>Ю</w:t>
      </w:r>
      <w:proofErr w:type="gramEnd"/>
      <w:r w:rsidRPr="00D309FA">
        <w:rPr>
          <w:rFonts w:ascii="Times New Roman" w:hAnsi="Times New Roman" w:cs="Times New Roman"/>
          <w:sz w:val="24"/>
          <w:szCs w:val="24"/>
        </w:rPr>
        <w:t xml:space="preserve"> Лермонтов. «Дары Терека» (отрывок), «</w:t>
      </w:r>
      <w:proofErr w:type="spellStart"/>
      <w:r w:rsidRPr="00D309FA">
        <w:rPr>
          <w:rFonts w:ascii="Times New Roman" w:hAnsi="Times New Roman" w:cs="Times New Roman"/>
          <w:sz w:val="24"/>
          <w:szCs w:val="24"/>
        </w:rPr>
        <w:t>Ашик-Кериб</w:t>
      </w:r>
      <w:proofErr w:type="spellEnd"/>
      <w:r w:rsidRPr="00D309FA">
        <w:rPr>
          <w:rFonts w:ascii="Times New Roman" w:hAnsi="Times New Roman" w:cs="Times New Roman"/>
          <w:sz w:val="24"/>
          <w:szCs w:val="24"/>
        </w:rPr>
        <w:t xml:space="preserve">»; А. П. Чехов. «Мальчики». </w:t>
      </w:r>
    </w:p>
    <w:p w:rsidR="00D309FA" w:rsidRPr="00D309FA" w:rsidRDefault="00D309FA" w:rsidP="00D309FA">
      <w:pPr>
        <w:jc w:val="both"/>
        <w:rPr>
          <w:rFonts w:ascii="Times New Roman" w:hAnsi="Times New Roman" w:cs="Times New Roman"/>
          <w:sz w:val="24"/>
          <w:szCs w:val="24"/>
        </w:rPr>
      </w:pPr>
      <w:r w:rsidRPr="00D309FA">
        <w:rPr>
          <w:rFonts w:ascii="Times New Roman" w:hAnsi="Times New Roman" w:cs="Times New Roman"/>
          <w:sz w:val="24"/>
          <w:szCs w:val="24"/>
        </w:rPr>
        <w:t xml:space="preserve">Оценка достижений. </w:t>
      </w:r>
    </w:p>
    <w:p w:rsidR="00D309FA" w:rsidRPr="00D309FA" w:rsidRDefault="00F52BC9" w:rsidP="00D309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Поэтическая тетрадь (8</w:t>
      </w:r>
      <w:r w:rsidR="00D309FA" w:rsidRPr="00D309FA">
        <w:rPr>
          <w:rFonts w:ascii="Times New Roman" w:hAnsi="Times New Roman" w:cs="Times New Roman"/>
          <w:b/>
          <w:sz w:val="24"/>
          <w:szCs w:val="24"/>
        </w:rPr>
        <w:t xml:space="preserve"> ч) </w:t>
      </w:r>
    </w:p>
    <w:p w:rsidR="00D309FA" w:rsidRPr="00D309FA" w:rsidRDefault="00D309FA" w:rsidP="00D309FA">
      <w:pPr>
        <w:jc w:val="both"/>
        <w:rPr>
          <w:rFonts w:ascii="Times New Roman" w:hAnsi="Times New Roman" w:cs="Times New Roman"/>
          <w:sz w:val="24"/>
          <w:szCs w:val="24"/>
        </w:rPr>
      </w:pPr>
      <w:r w:rsidRPr="00D309FA">
        <w:rPr>
          <w:rFonts w:ascii="Times New Roman" w:hAnsi="Times New Roman" w:cs="Times New Roman"/>
          <w:i/>
          <w:sz w:val="24"/>
          <w:szCs w:val="24"/>
        </w:rPr>
        <w:t>Ф. И. Тютчев</w:t>
      </w:r>
      <w:r w:rsidRPr="00D309FA">
        <w:rPr>
          <w:rFonts w:ascii="Times New Roman" w:hAnsi="Times New Roman" w:cs="Times New Roman"/>
          <w:sz w:val="24"/>
          <w:szCs w:val="24"/>
        </w:rPr>
        <w:t xml:space="preserve">. «Еще земли печален вид...», «Как не </w:t>
      </w:r>
      <w:proofErr w:type="spellStart"/>
      <w:r w:rsidRPr="00D309FA">
        <w:rPr>
          <w:rFonts w:ascii="Times New Roman" w:hAnsi="Times New Roman" w:cs="Times New Roman"/>
          <w:sz w:val="24"/>
          <w:szCs w:val="24"/>
        </w:rPr>
        <w:t>ожиданно</w:t>
      </w:r>
      <w:proofErr w:type="spellEnd"/>
      <w:r w:rsidRPr="00D309FA">
        <w:rPr>
          <w:rFonts w:ascii="Times New Roman" w:hAnsi="Times New Roman" w:cs="Times New Roman"/>
          <w:sz w:val="24"/>
          <w:szCs w:val="24"/>
        </w:rPr>
        <w:t xml:space="preserve"> и ярко...»; </w:t>
      </w:r>
      <w:r w:rsidRPr="00D309FA">
        <w:rPr>
          <w:rFonts w:ascii="Times New Roman" w:hAnsi="Times New Roman" w:cs="Times New Roman"/>
          <w:i/>
          <w:sz w:val="24"/>
          <w:szCs w:val="24"/>
        </w:rPr>
        <w:t xml:space="preserve">А. А. </w:t>
      </w:r>
    </w:p>
    <w:p w:rsidR="00D309FA" w:rsidRPr="00D309FA" w:rsidRDefault="00D309FA" w:rsidP="00D309FA">
      <w:pPr>
        <w:jc w:val="both"/>
        <w:rPr>
          <w:rFonts w:ascii="Times New Roman" w:hAnsi="Times New Roman" w:cs="Times New Roman"/>
          <w:sz w:val="24"/>
          <w:szCs w:val="24"/>
        </w:rPr>
      </w:pPr>
      <w:r w:rsidRPr="00D309FA">
        <w:rPr>
          <w:rFonts w:ascii="Times New Roman" w:hAnsi="Times New Roman" w:cs="Times New Roman"/>
          <w:i/>
          <w:sz w:val="24"/>
          <w:szCs w:val="24"/>
        </w:rPr>
        <w:t>Фет.</w:t>
      </w:r>
      <w:r w:rsidRPr="00D309FA">
        <w:rPr>
          <w:rFonts w:ascii="Times New Roman" w:hAnsi="Times New Roman" w:cs="Times New Roman"/>
          <w:sz w:val="24"/>
          <w:szCs w:val="24"/>
        </w:rPr>
        <w:t xml:space="preserve"> «Весенний дождь», «Бабочка»; </w:t>
      </w:r>
      <w:r w:rsidRPr="00D309FA">
        <w:rPr>
          <w:rFonts w:ascii="Times New Roman" w:hAnsi="Times New Roman" w:cs="Times New Roman"/>
          <w:i/>
          <w:sz w:val="24"/>
          <w:szCs w:val="24"/>
        </w:rPr>
        <w:t>Е. А. Баратынский</w:t>
      </w:r>
      <w:r w:rsidRPr="00D309FA">
        <w:rPr>
          <w:rFonts w:ascii="Times New Roman" w:hAnsi="Times New Roman" w:cs="Times New Roman"/>
          <w:sz w:val="24"/>
          <w:szCs w:val="24"/>
        </w:rPr>
        <w:t xml:space="preserve">. «Весна, весна! Как воздух чист...», «Где сладкий шепот...»; </w:t>
      </w:r>
      <w:r w:rsidRPr="00D309FA">
        <w:rPr>
          <w:rFonts w:ascii="Times New Roman" w:hAnsi="Times New Roman" w:cs="Times New Roman"/>
          <w:i/>
          <w:sz w:val="24"/>
          <w:szCs w:val="24"/>
        </w:rPr>
        <w:t>А. II. Плещеев</w:t>
      </w:r>
      <w:r w:rsidRPr="00D309FA">
        <w:rPr>
          <w:rFonts w:ascii="Times New Roman" w:hAnsi="Times New Roman" w:cs="Times New Roman"/>
          <w:sz w:val="24"/>
          <w:szCs w:val="24"/>
        </w:rPr>
        <w:t xml:space="preserve">. «Дети и птичка»; И. С. Никитин. «В синем небе плывут </w:t>
      </w:r>
      <w:proofErr w:type="gramStart"/>
      <w:r w:rsidRPr="00D309FA">
        <w:rPr>
          <w:rFonts w:ascii="Times New Roman" w:hAnsi="Times New Roman" w:cs="Times New Roman"/>
          <w:sz w:val="24"/>
          <w:szCs w:val="24"/>
        </w:rPr>
        <w:t>над</w:t>
      </w:r>
      <w:proofErr w:type="gramEnd"/>
      <w:r w:rsidRPr="00D309F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309FA">
        <w:rPr>
          <w:rFonts w:ascii="Times New Roman" w:hAnsi="Times New Roman" w:cs="Times New Roman"/>
          <w:sz w:val="24"/>
          <w:szCs w:val="24"/>
        </w:rPr>
        <w:t>ноля</w:t>
      </w:r>
      <w:proofErr w:type="gramEnd"/>
      <w:r w:rsidRPr="00D309FA">
        <w:rPr>
          <w:rFonts w:ascii="Times New Roman" w:hAnsi="Times New Roman" w:cs="Times New Roman"/>
          <w:sz w:val="24"/>
          <w:szCs w:val="24"/>
        </w:rPr>
        <w:t xml:space="preserve"> ми...»; Н. А. Некрасов. «Школьник», «В зимние сумерки нянины сказки...»; И. А. Бунин. «Листопад». Оценка достижений. </w:t>
      </w:r>
    </w:p>
    <w:p w:rsidR="00D309FA" w:rsidRPr="00D309FA" w:rsidRDefault="00F52BC9" w:rsidP="00D309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Литературные сказки (12</w:t>
      </w:r>
      <w:r w:rsidR="00D309FA" w:rsidRPr="00D309FA">
        <w:rPr>
          <w:rFonts w:ascii="Times New Roman" w:hAnsi="Times New Roman" w:cs="Times New Roman"/>
          <w:b/>
          <w:sz w:val="24"/>
          <w:szCs w:val="24"/>
        </w:rPr>
        <w:t xml:space="preserve"> ч) </w:t>
      </w:r>
    </w:p>
    <w:p w:rsidR="00D309FA" w:rsidRPr="00D309FA" w:rsidRDefault="00D309FA" w:rsidP="00D309FA">
      <w:pPr>
        <w:jc w:val="both"/>
        <w:rPr>
          <w:rFonts w:ascii="Times New Roman" w:hAnsi="Times New Roman" w:cs="Times New Roman"/>
          <w:sz w:val="24"/>
          <w:szCs w:val="24"/>
        </w:rPr>
      </w:pPr>
      <w:r w:rsidRPr="00D309FA">
        <w:rPr>
          <w:rFonts w:ascii="Times New Roman" w:hAnsi="Times New Roman" w:cs="Times New Roman"/>
          <w:sz w:val="24"/>
          <w:szCs w:val="24"/>
        </w:rPr>
        <w:t xml:space="preserve">В. Ф. Одоевский. «Городок в табакерке»; П. П. Бажов. «Серебряное копытце»; С. Т. </w:t>
      </w:r>
    </w:p>
    <w:p w:rsidR="00D309FA" w:rsidRPr="00D309FA" w:rsidRDefault="00D309FA" w:rsidP="00D309FA">
      <w:pPr>
        <w:jc w:val="both"/>
        <w:rPr>
          <w:rFonts w:ascii="Times New Roman" w:hAnsi="Times New Roman" w:cs="Times New Roman"/>
          <w:sz w:val="24"/>
          <w:szCs w:val="24"/>
        </w:rPr>
      </w:pPr>
      <w:r w:rsidRPr="00D309FA">
        <w:rPr>
          <w:rFonts w:ascii="Times New Roman" w:hAnsi="Times New Roman" w:cs="Times New Roman"/>
          <w:sz w:val="24"/>
          <w:szCs w:val="24"/>
        </w:rPr>
        <w:t xml:space="preserve">Аксаков. «Аленький цветочек»; В. М. Гаршин. «Сказка о жабе и розе». </w:t>
      </w:r>
    </w:p>
    <w:p w:rsidR="00D309FA" w:rsidRPr="00D309FA" w:rsidRDefault="00D309FA" w:rsidP="00D309FA">
      <w:pPr>
        <w:jc w:val="both"/>
        <w:rPr>
          <w:rFonts w:ascii="Times New Roman" w:hAnsi="Times New Roman" w:cs="Times New Roman"/>
          <w:sz w:val="24"/>
          <w:szCs w:val="24"/>
        </w:rPr>
      </w:pPr>
      <w:r w:rsidRPr="00D309FA">
        <w:rPr>
          <w:rFonts w:ascii="Times New Roman" w:hAnsi="Times New Roman" w:cs="Times New Roman"/>
          <w:sz w:val="24"/>
          <w:szCs w:val="24"/>
        </w:rPr>
        <w:t xml:space="preserve"> Оценка достижений. </w:t>
      </w:r>
    </w:p>
    <w:p w:rsidR="00D309FA" w:rsidRPr="00D309FA" w:rsidRDefault="00D309FA" w:rsidP="00D309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309FA">
        <w:rPr>
          <w:rFonts w:ascii="Times New Roman" w:hAnsi="Times New Roman" w:cs="Times New Roman"/>
          <w:b/>
          <w:sz w:val="24"/>
          <w:szCs w:val="24"/>
        </w:rPr>
        <w:t xml:space="preserve">Делу время — потехе час (9 ч) </w:t>
      </w:r>
    </w:p>
    <w:p w:rsidR="008D301D" w:rsidRDefault="00D309FA" w:rsidP="00D309FA">
      <w:pPr>
        <w:jc w:val="both"/>
        <w:rPr>
          <w:rFonts w:ascii="Times New Roman" w:hAnsi="Times New Roman" w:cs="Times New Roman"/>
          <w:sz w:val="24"/>
          <w:szCs w:val="24"/>
        </w:rPr>
      </w:pPr>
      <w:r w:rsidRPr="00D309FA">
        <w:rPr>
          <w:rFonts w:ascii="Times New Roman" w:hAnsi="Times New Roman" w:cs="Times New Roman"/>
          <w:sz w:val="24"/>
          <w:szCs w:val="24"/>
        </w:rPr>
        <w:t xml:space="preserve">Е. Д. Шварц. «Сказка о потерянном времени»; В. Ю. </w:t>
      </w:r>
      <w:proofErr w:type="gramStart"/>
      <w:r w:rsidRPr="00D309FA">
        <w:rPr>
          <w:rFonts w:ascii="Times New Roman" w:hAnsi="Times New Roman" w:cs="Times New Roman"/>
          <w:sz w:val="24"/>
          <w:szCs w:val="24"/>
        </w:rPr>
        <w:t>Драгунский</w:t>
      </w:r>
      <w:proofErr w:type="gramEnd"/>
      <w:r w:rsidRPr="00D309FA">
        <w:rPr>
          <w:rFonts w:ascii="Times New Roman" w:hAnsi="Times New Roman" w:cs="Times New Roman"/>
          <w:sz w:val="24"/>
          <w:szCs w:val="24"/>
        </w:rPr>
        <w:t xml:space="preserve">. «Главные реки», «Что любит Мишка»; В. В. </w:t>
      </w:r>
      <w:proofErr w:type="spellStart"/>
      <w:r w:rsidRPr="00D309FA">
        <w:rPr>
          <w:rFonts w:ascii="Times New Roman" w:hAnsi="Times New Roman" w:cs="Times New Roman"/>
          <w:sz w:val="24"/>
          <w:szCs w:val="24"/>
        </w:rPr>
        <w:t>Голявкин</w:t>
      </w:r>
      <w:proofErr w:type="spellEnd"/>
      <w:r w:rsidRPr="00D309FA">
        <w:rPr>
          <w:rFonts w:ascii="Times New Roman" w:hAnsi="Times New Roman" w:cs="Times New Roman"/>
          <w:sz w:val="24"/>
          <w:szCs w:val="24"/>
        </w:rPr>
        <w:t>. «Никакой горчицы я не ел». Оценка достижений.</w:t>
      </w:r>
    </w:p>
    <w:p w:rsidR="00D309FA" w:rsidRPr="00D309FA" w:rsidRDefault="008D301D" w:rsidP="00D309F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Страна детства (7</w:t>
      </w:r>
      <w:r w:rsidR="00D309FA" w:rsidRPr="008D301D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D309FA" w:rsidRPr="00D309FA" w:rsidRDefault="00D309FA" w:rsidP="00D309FA">
      <w:pPr>
        <w:jc w:val="both"/>
        <w:rPr>
          <w:rFonts w:ascii="Times New Roman" w:hAnsi="Times New Roman" w:cs="Times New Roman"/>
          <w:sz w:val="24"/>
          <w:szCs w:val="24"/>
        </w:rPr>
      </w:pPr>
      <w:r w:rsidRPr="00D309FA">
        <w:rPr>
          <w:rFonts w:ascii="Times New Roman" w:hAnsi="Times New Roman" w:cs="Times New Roman"/>
          <w:sz w:val="24"/>
          <w:szCs w:val="24"/>
        </w:rPr>
        <w:lastRenderedPageBreak/>
        <w:t xml:space="preserve"> Б. С. Житков. «Как я ловил человечков»; К. Г. Паустовский. «Корзина с еловыми шишками»; М. М. Зощенко. «Елка». Оценка достижений. </w:t>
      </w:r>
    </w:p>
    <w:p w:rsidR="00D309FA" w:rsidRPr="00D309FA" w:rsidRDefault="00D309FA" w:rsidP="00D309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309FA">
        <w:rPr>
          <w:rFonts w:ascii="Times New Roman" w:hAnsi="Times New Roman" w:cs="Times New Roman"/>
          <w:b/>
          <w:sz w:val="24"/>
          <w:szCs w:val="24"/>
        </w:rPr>
        <w:t xml:space="preserve">Поэтическая тетрадь (5 ч) </w:t>
      </w:r>
    </w:p>
    <w:p w:rsidR="00D309FA" w:rsidRPr="00D309FA" w:rsidRDefault="00D309FA" w:rsidP="00D309FA">
      <w:pPr>
        <w:jc w:val="both"/>
        <w:rPr>
          <w:rFonts w:ascii="Times New Roman" w:hAnsi="Times New Roman" w:cs="Times New Roman"/>
          <w:sz w:val="24"/>
          <w:szCs w:val="24"/>
        </w:rPr>
      </w:pPr>
      <w:r w:rsidRPr="00D309FA">
        <w:rPr>
          <w:rFonts w:ascii="Times New Roman" w:hAnsi="Times New Roman" w:cs="Times New Roman"/>
          <w:sz w:val="24"/>
          <w:szCs w:val="24"/>
        </w:rPr>
        <w:t xml:space="preserve">В. Я. Брюсов «Опять сон»; В. Я. Брюсов «Детская»; С. А. Есенин «Бабушкины сказки»; М. И. Цветаева «Бежит тропинка с бугорка…»; М. И. Цветаева «Наши царства»; обобщающий урок по теме: «Поэтическая тетрадь». Оценка достижений. </w:t>
      </w:r>
    </w:p>
    <w:p w:rsidR="00D309FA" w:rsidRPr="00D309FA" w:rsidRDefault="00F52BC9" w:rsidP="00D309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Природа и мы (9</w:t>
      </w:r>
      <w:r w:rsidR="00D309FA" w:rsidRPr="00D309FA">
        <w:rPr>
          <w:rFonts w:ascii="Times New Roman" w:hAnsi="Times New Roman" w:cs="Times New Roman"/>
          <w:b/>
          <w:sz w:val="24"/>
          <w:szCs w:val="24"/>
        </w:rPr>
        <w:t xml:space="preserve"> ч) </w:t>
      </w:r>
    </w:p>
    <w:p w:rsidR="00D309FA" w:rsidRPr="00D309FA" w:rsidRDefault="00D309FA" w:rsidP="00D309FA">
      <w:pPr>
        <w:jc w:val="both"/>
        <w:rPr>
          <w:rFonts w:ascii="Times New Roman" w:hAnsi="Times New Roman" w:cs="Times New Roman"/>
          <w:sz w:val="24"/>
          <w:szCs w:val="24"/>
        </w:rPr>
      </w:pPr>
      <w:r w:rsidRPr="00D309FA">
        <w:rPr>
          <w:rFonts w:ascii="Times New Roman" w:hAnsi="Times New Roman" w:cs="Times New Roman"/>
          <w:sz w:val="24"/>
          <w:szCs w:val="24"/>
        </w:rPr>
        <w:t xml:space="preserve"> Д. Н. </w:t>
      </w:r>
      <w:proofErr w:type="spellStart"/>
      <w:proofErr w:type="gramStart"/>
      <w:r w:rsidRPr="00D309FA">
        <w:rPr>
          <w:rFonts w:ascii="Times New Roman" w:hAnsi="Times New Roman" w:cs="Times New Roman"/>
          <w:sz w:val="24"/>
          <w:szCs w:val="24"/>
        </w:rPr>
        <w:t>Мамин-Сибиряк</w:t>
      </w:r>
      <w:proofErr w:type="spellEnd"/>
      <w:proofErr w:type="gramEnd"/>
      <w:r w:rsidRPr="00D309FA">
        <w:rPr>
          <w:rFonts w:ascii="Times New Roman" w:hAnsi="Times New Roman" w:cs="Times New Roman"/>
          <w:sz w:val="24"/>
          <w:szCs w:val="24"/>
        </w:rPr>
        <w:t xml:space="preserve">. «Приемыш»;  А. И. Куприн. «Барбос и </w:t>
      </w:r>
      <w:proofErr w:type="spellStart"/>
      <w:r w:rsidRPr="00D309FA">
        <w:rPr>
          <w:rFonts w:ascii="Times New Roman" w:hAnsi="Times New Roman" w:cs="Times New Roman"/>
          <w:sz w:val="24"/>
          <w:szCs w:val="24"/>
        </w:rPr>
        <w:t>Жулька</w:t>
      </w:r>
      <w:proofErr w:type="spellEnd"/>
      <w:r w:rsidRPr="00D309FA">
        <w:rPr>
          <w:rFonts w:ascii="Times New Roman" w:hAnsi="Times New Roman" w:cs="Times New Roman"/>
          <w:sz w:val="24"/>
          <w:szCs w:val="24"/>
        </w:rPr>
        <w:t xml:space="preserve">»; М. Пришвин. </w:t>
      </w:r>
    </w:p>
    <w:p w:rsidR="00D309FA" w:rsidRPr="00D309FA" w:rsidRDefault="00D309FA" w:rsidP="00D309FA">
      <w:pPr>
        <w:jc w:val="both"/>
        <w:rPr>
          <w:rFonts w:ascii="Times New Roman" w:hAnsi="Times New Roman" w:cs="Times New Roman"/>
          <w:sz w:val="24"/>
          <w:szCs w:val="24"/>
        </w:rPr>
      </w:pPr>
      <w:r w:rsidRPr="00D309FA">
        <w:rPr>
          <w:rFonts w:ascii="Times New Roman" w:hAnsi="Times New Roman" w:cs="Times New Roman"/>
          <w:sz w:val="24"/>
          <w:szCs w:val="24"/>
        </w:rPr>
        <w:t xml:space="preserve">«Выскочка»; К. Г. Паустовский. «Скрипучие половицы»; Е. И. </w:t>
      </w:r>
      <w:proofErr w:type="spellStart"/>
      <w:r w:rsidRPr="00D309FA">
        <w:rPr>
          <w:rFonts w:ascii="Times New Roman" w:hAnsi="Times New Roman" w:cs="Times New Roman"/>
          <w:sz w:val="24"/>
          <w:szCs w:val="24"/>
        </w:rPr>
        <w:t>Чарушин</w:t>
      </w:r>
      <w:proofErr w:type="spellEnd"/>
      <w:r w:rsidRPr="00D309FA">
        <w:rPr>
          <w:rFonts w:ascii="Times New Roman" w:hAnsi="Times New Roman" w:cs="Times New Roman"/>
          <w:sz w:val="24"/>
          <w:szCs w:val="24"/>
        </w:rPr>
        <w:t xml:space="preserve">. «Кабан»; В. П. </w:t>
      </w:r>
    </w:p>
    <w:p w:rsidR="00D309FA" w:rsidRPr="00D309FA" w:rsidRDefault="00D309FA" w:rsidP="00D309FA">
      <w:pPr>
        <w:jc w:val="both"/>
        <w:rPr>
          <w:rFonts w:ascii="Times New Roman" w:hAnsi="Times New Roman" w:cs="Times New Roman"/>
          <w:sz w:val="24"/>
          <w:szCs w:val="24"/>
        </w:rPr>
      </w:pPr>
      <w:r w:rsidRPr="00D309FA">
        <w:rPr>
          <w:rFonts w:ascii="Times New Roman" w:hAnsi="Times New Roman" w:cs="Times New Roman"/>
          <w:sz w:val="24"/>
          <w:szCs w:val="24"/>
        </w:rPr>
        <w:t>Астафьев. «</w:t>
      </w:r>
      <w:proofErr w:type="spellStart"/>
      <w:r w:rsidRPr="00D309FA">
        <w:rPr>
          <w:rFonts w:ascii="Times New Roman" w:hAnsi="Times New Roman" w:cs="Times New Roman"/>
          <w:sz w:val="24"/>
          <w:szCs w:val="24"/>
        </w:rPr>
        <w:t>Стрижонок</w:t>
      </w:r>
      <w:proofErr w:type="spellEnd"/>
      <w:r w:rsidRPr="00D309FA">
        <w:rPr>
          <w:rFonts w:ascii="Times New Roman" w:hAnsi="Times New Roman" w:cs="Times New Roman"/>
          <w:sz w:val="24"/>
          <w:szCs w:val="24"/>
        </w:rPr>
        <w:t xml:space="preserve"> Скрип». Оценка достижений. </w:t>
      </w:r>
    </w:p>
    <w:p w:rsidR="00D309FA" w:rsidRPr="00D309FA" w:rsidRDefault="00F52BC9" w:rsidP="00D309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Поэтическая тетрадь (4</w:t>
      </w:r>
      <w:r w:rsidR="00D309FA" w:rsidRPr="00D309FA">
        <w:rPr>
          <w:rFonts w:ascii="Times New Roman" w:hAnsi="Times New Roman" w:cs="Times New Roman"/>
          <w:b/>
          <w:sz w:val="24"/>
          <w:szCs w:val="24"/>
        </w:rPr>
        <w:t xml:space="preserve"> ч) </w:t>
      </w:r>
    </w:p>
    <w:p w:rsidR="008D301D" w:rsidRDefault="00D309FA" w:rsidP="00D309FA">
      <w:pPr>
        <w:jc w:val="both"/>
        <w:rPr>
          <w:rFonts w:ascii="Times New Roman" w:hAnsi="Times New Roman" w:cs="Times New Roman"/>
          <w:sz w:val="24"/>
          <w:szCs w:val="24"/>
        </w:rPr>
      </w:pPr>
      <w:r w:rsidRPr="00D309FA">
        <w:rPr>
          <w:rFonts w:ascii="Times New Roman" w:hAnsi="Times New Roman" w:cs="Times New Roman"/>
          <w:sz w:val="24"/>
          <w:szCs w:val="24"/>
        </w:rPr>
        <w:t xml:space="preserve">Б. Л. Пастернак. «Золотая осень»;  С. А. </w:t>
      </w:r>
      <w:proofErr w:type="spellStart"/>
      <w:r w:rsidRPr="00D309FA">
        <w:rPr>
          <w:rFonts w:ascii="Times New Roman" w:hAnsi="Times New Roman" w:cs="Times New Roman"/>
          <w:sz w:val="24"/>
          <w:szCs w:val="24"/>
        </w:rPr>
        <w:t>Клычков</w:t>
      </w:r>
      <w:proofErr w:type="spellEnd"/>
      <w:r w:rsidRPr="00D309FA">
        <w:rPr>
          <w:rFonts w:ascii="Times New Roman" w:hAnsi="Times New Roman" w:cs="Times New Roman"/>
          <w:sz w:val="24"/>
          <w:szCs w:val="24"/>
        </w:rPr>
        <w:t xml:space="preserve">. «Весна в лесу»;  Д. Б. </w:t>
      </w:r>
      <w:proofErr w:type="spellStart"/>
      <w:r w:rsidRPr="00D309FA">
        <w:rPr>
          <w:rFonts w:ascii="Times New Roman" w:hAnsi="Times New Roman" w:cs="Times New Roman"/>
          <w:sz w:val="24"/>
          <w:szCs w:val="24"/>
        </w:rPr>
        <w:t>Кедрин</w:t>
      </w:r>
      <w:proofErr w:type="spellEnd"/>
      <w:r w:rsidRPr="00D309FA">
        <w:rPr>
          <w:rFonts w:ascii="Times New Roman" w:hAnsi="Times New Roman" w:cs="Times New Roman"/>
          <w:sz w:val="24"/>
          <w:szCs w:val="24"/>
        </w:rPr>
        <w:t xml:space="preserve">. «Бабье лето»; Н. М. </w:t>
      </w:r>
      <w:proofErr w:type="spellStart"/>
      <w:proofErr w:type="gramStart"/>
      <w:r w:rsidRPr="00D309FA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D30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09FA">
        <w:rPr>
          <w:rFonts w:ascii="Times New Roman" w:hAnsi="Times New Roman" w:cs="Times New Roman"/>
          <w:sz w:val="24"/>
          <w:szCs w:val="24"/>
        </w:rPr>
        <w:t>цов</w:t>
      </w:r>
      <w:proofErr w:type="spellEnd"/>
      <w:proofErr w:type="gramEnd"/>
      <w:r w:rsidRPr="00D309FA">
        <w:rPr>
          <w:rFonts w:ascii="Times New Roman" w:hAnsi="Times New Roman" w:cs="Times New Roman"/>
          <w:sz w:val="24"/>
          <w:szCs w:val="24"/>
        </w:rPr>
        <w:t xml:space="preserve">. «Сентябрь»;  С. А. Есенин. «Лебедушка». Оценка достижений. </w:t>
      </w:r>
    </w:p>
    <w:p w:rsidR="00D309FA" w:rsidRPr="00D309FA" w:rsidRDefault="00D309FA" w:rsidP="00D309FA">
      <w:pPr>
        <w:jc w:val="both"/>
        <w:rPr>
          <w:rFonts w:ascii="Times New Roman" w:hAnsi="Times New Roman" w:cs="Times New Roman"/>
          <w:sz w:val="24"/>
          <w:szCs w:val="24"/>
        </w:rPr>
      </w:pPr>
      <w:r w:rsidRPr="008D301D">
        <w:rPr>
          <w:rFonts w:ascii="Times New Roman" w:hAnsi="Times New Roman" w:cs="Times New Roman"/>
          <w:b/>
          <w:sz w:val="24"/>
          <w:szCs w:val="24"/>
        </w:rPr>
        <w:t>Родина (8 ч)</w:t>
      </w:r>
    </w:p>
    <w:p w:rsidR="00D309FA" w:rsidRPr="00D309FA" w:rsidRDefault="00D309FA" w:rsidP="00D309FA">
      <w:pPr>
        <w:jc w:val="both"/>
        <w:rPr>
          <w:rFonts w:ascii="Times New Roman" w:hAnsi="Times New Roman" w:cs="Times New Roman"/>
          <w:sz w:val="24"/>
          <w:szCs w:val="24"/>
        </w:rPr>
      </w:pPr>
      <w:r w:rsidRPr="00D309FA">
        <w:rPr>
          <w:rFonts w:ascii="Times New Roman" w:hAnsi="Times New Roman" w:cs="Times New Roman"/>
          <w:sz w:val="24"/>
          <w:szCs w:val="24"/>
        </w:rPr>
        <w:t xml:space="preserve">И. С.  Никитин «Русь»; С. Д. Дрожжин. «Родине»; Л. В. </w:t>
      </w:r>
      <w:proofErr w:type="spellStart"/>
      <w:r w:rsidRPr="00D309FA">
        <w:rPr>
          <w:rFonts w:ascii="Times New Roman" w:hAnsi="Times New Roman" w:cs="Times New Roman"/>
          <w:sz w:val="24"/>
          <w:szCs w:val="24"/>
        </w:rPr>
        <w:t>Жигулин</w:t>
      </w:r>
      <w:proofErr w:type="spellEnd"/>
      <w:r w:rsidRPr="00D309FA">
        <w:rPr>
          <w:rFonts w:ascii="Times New Roman" w:hAnsi="Times New Roman" w:cs="Times New Roman"/>
          <w:sz w:val="24"/>
          <w:szCs w:val="24"/>
        </w:rPr>
        <w:t xml:space="preserve"> «О, Родина! В неярком блеске...»; Б. А. Слуцкий. «Лошади в океане». Проект «Они защищали Родину». </w:t>
      </w:r>
    </w:p>
    <w:p w:rsidR="00D309FA" w:rsidRPr="00D309FA" w:rsidRDefault="00D309FA" w:rsidP="00D309FA">
      <w:pPr>
        <w:jc w:val="both"/>
        <w:rPr>
          <w:rFonts w:ascii="Times New Roman" w:hAnsi="Times New Roman" w:cs="Times New Roman"/>
          <w:sz w:val="24"/>
          <w:szCs w:val="24"/>
        </w:rPr>
      </w:pPr>
      <w:r w:rsidRPr="00D309FA">
        <w:rPr>
          <w:rFonts w:ascii="Times New Roman" w:hAnsi="Times New Roman" w:cs="Times New Roman"/>
          <w:sz w:val="24"/>
          <w:szCs w:val="24"/>
        </w:rPr>
        <w:t xml:space="preserve">Оценка достижений. </w:t>
      </w:r>
    </w:p>
    <w:p w:rsidR="00D309FA" w:rsidRPr="00D309FA" w:rsidRDefault="008D301D" w:rsidP="00D309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Страна Фантазия (6</w:t>
      </w:r>
      <w:r w:rsidR="00D309FA" w:rsidRPr="00D309FA">
        <w:rPr>
          <w:rFonts w:ascii="Times New Roman" w:hAnsi="Times New Roman" w:cs="Times New Roman"/>
          <w:b/>
          <w:sz w:val="24"/>
          <w:szCs w:val="24"/>
        </w:rPr>
        <w:t xml:space="preserve"> ч) </w:t>
      </w:r>
    </w:p>
    <w:p w:rsidR="00D309FA" w:rsidRPr="00D309FA" w:rsidRDefault="00D309FA" w:rsidP="00D309FA">
      <w:pPr>
        <w:jc w:val="both"/>
        <w:rPr>
          <w:rFonts w:ascii="Times New Roman" w:hAnsi="Times New Roman" w:cs="Times New Roman"/>
          <w:sz w:val="24"/>
          <w:szCs w:val="24"/>
        </w:rPr>
      </w:pPr>
      <w:r w:rsidRPr="00D309FA">
        <w:rPr>
          <w:rFonts w:ascii="Times New Roman" w:hAnsi="Times New Roman" w:cs="Times New Roman"/>
          <w:sz w:val="24"/>
          <w:szCs w:val="24"/>
        </w:rPr>
        <w:t xml:space="preserve">Е. С. Велтистов. «Приключения Электроника». К. </w:t>
      </w:r>
      <w:proofErr w:type="spellStart"/>
      <w:r w:rsidRPr="00D309FA">
        <w:rPr>
          <w:rFonts w:ascii="Times New Roman" w:hAnsi="Times New Roman" w:cs="Times New Roman"/>
          <w:sz w:val="24"/>
          <w:szCs w:val="24"/>
        </w:rPr>
        <w:t>Булычев</w:t>
      </w:r>
      <w:proofErr w:type="spellEnd"/>
      <w:r w:rsidRPr="00D309FA">
        <w:rPr>
          <w:rFonts w:ascii="Times New Roman" w:hAnsi="Times New Roman" w:cs="Times New Roman"/>
          <w:sz w:val="24"/>
          <w:szCs w:val="24"/>
        </w:rPr>
        <w:t xml:space="preserve">. «Путешествие Алисы». Оценка достижений. </w:t>
      </w:r>
    </w:p>
    <w:p w:rsidR="00D309FA" w:rsidRPr="00F52BC9" w:rsidRDefault="008D301D" w:rsidP="00D309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Зарубежная литература (10</w:t>
      </w:r>
      <w:r w:rsidR="00D309FA" w:rsidRPr="00F52BC9">
        <w:rPr>
          <w:rFonts w:ascii="Times New Roman" w:hAnsi="Times New Roman" w:cs="Times New Roman"/>
          <w:b/>
          <w:sz w:val="24"/>
          <w:szCs w:val="24"/>
        </w:rPr>
        <w:t xml:space="preserve"> ч) </w:t>
      </w:r>
    </w:p>
    <w:p w:rsidR="00D309FA" w:rsidRPr="00D309FA" w:rsidRDefault="00D309FA" w:rsidP="00D309FA">
      <w:pPr>
        <w:jc w:val="both"/>
        <w:rPr>
          <w:rFonts w:ascii="Times New Roman" w:hAnsi="Times New Roman" w:cs="Times New Roman"/>
          <w:sz w:val="24"/>
          <w:szCs w:val="24"/>
        </w:rPr>
      </w:pPr>
      <w:r w:rsidRPr="00D309FA">
        <w:rPr>
          <w:rFonts w:ascii="Times New Roman" w:hAnsi="Times New Roman" w:cs="Times New Roman"/>
          <w:sz w:val="24"/>
          <w:szCs w:val="24"/>
        </w:rPr>
        <w:lastRenderedPageBreak/>
        <w:t xml:space="preserve">Дж. Свифт. «Путешествие Гулливера»; Г. X. Андерсен. «Русалочка»; М. Твен. </w:t>
      </w:r>
    </w:p>
    <w:p w:rsidR="00D309FA" w:rsidRPr="00D309FA" w:rsidRDefault="00D309FA" w:rsidP="00D309FA">
      <w:pPr>
        <w:jc w:val="both"/>
        <w:rPr>
          <w:rFonts w:ascii="Times New Roman" w:hAnsi="Times New Roman" w:cs="Times New Roman"/>
          <w:sz w:val="24"/>
          <w:szCs w:val="24"/>
        </w:rPr>
      </w:pPr>
      <w:r w:rsidRPr="00D309FA">
        <w:rPr>
          <w:rFonts w:ascii="Times New Roman" w:hAnsi="Times New Roman" w:cs="Times New Roman"/>
          <w:sz w:val="24"/>
          <w:szCs w:val="24"/>
        </w:rPr>
        <w:t xml:space="preserve">«Приключения Тома </w:t>
      </w:r>
      <w:proofErr w:type="spellStart"/>
      <w:r w:rsidRPr="00D309FA">
        <w:rPr>
          <w:rFonts w:ascii="Times New Roman" w:hAnsi="Times New Roman" w:cs="Times New Roman"/>
          <w:sz w:val="24"/>
          <w:szCs w:val="24"/>
        </w:rPr>
        <w:t>Сойера</w:t>
      </w:r>
      <w:proofErr w:type="spellEnd"/>
      <w:r w:rsidRPr="00D309FA">
        <w:rPr>
          <w:rFonts w:ascii="Times New Roman" w:hAnsi="Times New Roman" w:cs="Times New Roman"/>
          <w:sz w:val="24"/>
          <w:szCs w:val="24"/>
        </w:rPr>
        <w:t xml:space="preserve">»; С. Лагерлёф. «Святая ночь», «В </w:t>
      </w:r>
      <w:proofErr w:type="spellStart"/>
      <w:r w:rsidRPr="00D309FA">
        <w:rPr>
          <w:rFonts w:ascii="Times New Roman" w:hAnsi="Times New Roman" w:cs="Times New Roman"/>
          <w:sz w:val="24"/>
          <w:szCs w:val="24"/>
        </w:rPr>
        <w:t>Назарете</w:t>
      </w:r>
      <w:proofErr w:type="spellEnd"/>
      <w:r w:rsidRPr="00D309FA">
        <w:rPr>
          <w:rFonts w:ascii="Times New Roman" w:hAnsi="Times New Roman" w:cs="Times New Roman"/>
          <w:sz w:val="24"/>
          <w:szCs w:val="24"/>
        </w:rPr>
        <w:t xml:space="preserve">».  Оценка достижений. </w:t>
      </w:r>
    </w:p>
    <w:p w:rsidR="00D309FA" w:rsidRPr="00D309FA" w:rsidRDefault="00D309FA" w:rsidP="00D309F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309FA" w:rsidRPr="00D309FA" w:rsidRDefault="00D309FA" w:rsidP="008D301D">
      <w:pPr>
        <w:rPr>
          <w:rFonts w:ascii="Times New Roman" w:hAnsi="Times New Roman" w:cs="Times New Roman"/>
          <w:b/>
          <w:sz w:val="24"/>
          <w:szCs w:val="24"/>
        </w:rPr>
      </w:pPr>
    </w:p>
    <w:p w:rsidR="00D9433A" w:rsidRPr="00D309FA" w:rsidRDefault="00D9433A" w:rsidP="00D943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09FA">
        <w:rPr>
          <w:rFonts w:ascii="Times New Roman" w:hAnsi="Times New Roman" w:cs="Times New Roman"/>
          <w:b/>
          <w:sz w:val="24"/>
          <w:szCs w:val="24"/>
        </w:rPr>
        <w:t>КАЛЕНД</w:t>
      </w:r>
      <w:r w:rsidR="008D301D">
        <w:rPr>
          <w:rFonts w:ascii="Times New Roman" w:hAnsi="Times New Roman" w:cs="Times New Roman"/>
          <w:b/>
          <w:sz w:val="24"/>
          <w:szCs w:val="24"/>
        </w:rPr>
        <w:t>АРНО-ТЕМАТИЧЕСКОЕ ПЛАНИРОВАНИЕ П</w:t>
      </w:r>
      <w:r w:rsidRPr="00D309FA">
        <w:rPr>
          <w:rFonts w:ascii="Times New Roman" w:hAnsi="Times New Roman" w:cs="Times New Roman"/>
          <w:b/>
          <w:sz w:val="24"/>
          <w:szCs w:val="24"/>
        </w:rPr>
        <w:t xml:space="preserve">О ЛИТЕРАТУРНОМУ ЧТЕНИЮ, 4 КЛАСС </w:t>
      </w:r>
    </w:p>
    <w:p w:rsidR="00D9433A" w:rsidRPr="00D309FA" w:rsidRDefault="00D9433A" w:rsidP="00D943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3"/>
        <w:tblW w:w="0" w:type="auto"/>
        <w:tblLook w:val="04A0"/>
      </w:tblPr>
      <w:tblGrid>
        <w:gridCol w:w="1274"/>
        <w:gridCol w:w="1245"/>
        <w:gridCol w:w="31"/>
        <w:gridCol w:w="1529"/>
        <w:gridCol w:w="30"/>
        <w:gridCol w:w="8786"/>
        <w:gridCol w:w="1053"/>
      </w:tblGrid>
      <w:tr w:rsidR="00D9433A" w:rsidRPr="00D309FA" w:rsidTr="000A689D">
        <w:tc>
          <w:tcPr>
            <w:tcW w:w="1274" w:type="dxa"/>
            <w:vMerge w:val="restart"/>
          </w:tcPr>
          <w:p w:rsidR="00D9433A" w:rsidRPr="00D309FA" w:rsidRDefault="00D9433A" w:rsidP="00D943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 xml:space="preserve">№ урока </w:t>
            </w:r>
            <w:proofErr w:type="spellStart"/>
            <w:proofErr w:type="gramStart"/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35" w:type="dxa"/>
            <w:gridSpan w:val="4"/>
          </w:tcPr>
          <w:p w:rsidR="00D9433A" w:rsidRPr="00D309FA" w:rsidRDefault="00D9433A" w:rsidP="00D943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8786" w:type="dxa"/>
            <w:vMerge w:val="restart"/>
          </w:tcPr>
          <w:p w:rsidR="00D9433A" w:rsidRPr="00D309FA" w:rsidRDefault="00D9433A" w:rsidP="00D943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1053" w:type="dxa"/>
            <w:vMerge w:val="restart"/>
          </w:tcPr>
          <w:p w:rsidR="00D9433A" w:rsidRPr="00D309FA" w:rsidRDefault="00D9433A" w:rsidP="00D943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D9433A" w:rsidRPr="00D309FA" w:rsidTr="000A689D">
        <w:tc>
          <w:tcPr>
            <w:tcW w:w="1274" w:type="dxa"/>
            <w:vMerge/>
          </w:tcPr>
          <w:p w:rsidR="00D9433A" w:rsidRPr="00D309FA" w:rsidRDefault="00D9433A" w:rsidP="00D943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D9433A" w:rsidRPr="00D309FA" w:rsidRDefault="00D9433A" w:rsidP="00D943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559" w:type="dxa"/>
            <w:gridSpan w:val="2"/>
          </w:tcPr>
          <w:p w:rsidR="00D9433A" w:rsidRPr="00D309FA" w:rsidRDefault="00D9433A" w:rsidP="00D943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 </w:t>
            </w:r>
          </w:p>
        </w:tc>
        <w:tc>
          <w:tcPr>
            <w:tcW w:w="8786" w:type="dxa"/>
            <w:vMerge/>
          </w:tcPr>
          <w:p w:rsidR="00D9433A" w:rsidRPr="00D309FA" w:rsidRDefault="00D9433A" w:rsidP="00D943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vMerge/>
          </w:tcPr>
          <w:p w:rsidR="00D9433A" w:rsidRPr="00D309FA" w:rsidRDefault="00D9433A" w:rsidP="00D943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C00" w:rsidRPr="00D309FA" w:rsidTr="00D309FA">
        <w:tc>
          <w:tcPr>
            <w:tcW w:w="12895" w:type="dxa"/>
            <w:gridSpan w:val="6"/>
          </w:tcPr>
          <w:p w:rsidR="00A33C00" w:rsidRPr="00D309FA" w:rsidRDefault="00A33C00" w:rsidP="00A33C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b/>
                <w:sz w:val="24"/>
                <w:szCs w:val="24"/>
              </w:rPr>
              <w:t>Вводный урок по курсу литературного чтения</w:t>
            </w:r>
          </w:p>
        </w:tc>
        <w:tc>
          <w:tcPr>
            <w:tcW w:w="1053" w:type="dxa"/>
          </w:tcPr>
          <w:p w:rsidR="00A33C00" w:rsidRPr="00D309FA" w:rsidRDefault="00A33C00" w:rsidP="00D94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D9433A" w:rsidRPr="00D309FA" w:rsidTr="000A689D">
        <w:tc>
          <w:tcPr>
            <w:tcW w:w="1274" w:type="dxa"/>
          </w:tcPr>
          <w:p w:rsidR="00D9433A" w:rsidRPr="00D309FA" w:rsidRDefault="00A33C00" w:rsidP="00D943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D9433A" w:rsidRPr="00D309FA" w:rsidRDefault="00D9433A" w:rsidP="00D943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D9433A" w:rsidRPr="00D309FA" w:rsidRDefault="00D9433A" w:rsidP="00D943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D9433A" w:rsidRPr="00D309FA" w:rsidRDefault="00A33C00" w:rsidP="00D94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учебником по литературному чтению </w:t>
            </w:r>
          </w:p>
        </w:tc>
        <w:tc>
          <w:tcPr>
            <w:tcW w:w="1053" w:type="dxa"/>
          </w:tcPr>
          <w:p w:rsidR="00D9433A" w:rsidRPr="00D309FA" w:rsidRDefault="00A33C00" w:rsidP="00D943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3C00" w:rsidRPr="00D309FA" w:rsidTr="00D309FA">
        <w:tc>
          <w:tcPr>
            <w:tcW w:w="12895" w:type="dxa"/>
            <w:gridSpan w:val="6"/>
          </w:tcPr>
          <w:p w:rsidR="00A33C00" w:rsidRPr="00D309FA" w:rsidRDefault="00A33C00" w:rsidP="00A33C00">
            <w:pPr>
              <w:tabs>
                <w:tab w:val="right" w:pos="857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b/>
                <w:sz w:val="24"/>
                <w:szCs w:val="24"/>
              </w:rPr>
              <w:t>Летописи, былины, жития</w:t>
            </w:r>
          </w:p>
        </w:tc>
        <w:tc>
          <w:tcPr>
            <w:tcW w:w="1053" w:type="dxa"/>
          </w:tcPr>
          <w:p w:rsidR="00A33C00" w:rsidRPr="00D309FA" w:rsidRDefault="00F52BC9" w:rsidP="00D94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D9433A" w:rsidRPr="00D309FA" w:rsidTr="000A689D">
        <w:tc>
          <w:tcPr>
            <w:tcW w:w="1274" w:type="dxa"/>
          </w:tcPr>
          <w:p w:rsidR="00D9433A" w:rsidRPr="00D309FA" w:rsidRDefault="00A33C00" w:rsidP="00D943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</w:tcPr>
          <w:p w:rsidR="00D9433A" w:rsidRPr="00D309FA" w:rsidRDefault="00D9433A" w:rsidP="00D943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D9433A" w:rsidRPr="00D309FA" w:rsidRDefault="00D9433A" w:rsidP="00D943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A33C00" w:rsidRPr="00D309FA" w:rsidRDefault="00A33C00" w:rsidP="00A33C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 xml:space="preserve">Летописи. </w:t>
            </w:r>
          </w:p>
          <w:p w:rsidR="00D9433A" w:rsidRPr="00D309FA" w:rsidRDefault="00A33C00" w:rsidP="00D94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«И повесил Олег щит свой на вратах Царьграда».</w:t>
            </w:r>
          </w:p>
        </w:tc>
        <w:tc>
          <w:tcPr>
            <w:tcW w:w="1053" w:type="dxa"/>
          </w:tcPr>
          <w:p w:rsidR="00D9433A" w:rsidRPr="00D309FA" w:rsidRDefault="00A33C00" w:rsidP="00D943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433A" w:rsidRPr="00D309FA" w:rsidTr="000A689D">
        <w:tc>
          <w:tcPr>
            <w:tcW w:w="1274" w:type="dxa"/>
          </w:tcPr>
          <w:p w:rsidR="00D9433A" w:rsidRPr="00D309FA" w:rsidRDefault="00A33C00" w:rsidP="00D943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D9433A" w:rsidRPr="00D309FA" w:rsidRDefault="00D9433A" w:rsidP="00D943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D9433A" w:rsidRPr="00D309FA" w:rsidRDefault="00D9433A" w:rsidP="00D943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D9433A" w:rsidRPr="00D309FA" w:rsidRDefault="00A33C00" w:rsidP="00D94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«И вспомнил Олег коня своего»</w:t>
            </w:r>
          </w:p>
        </w:tc>
        <w:tc>
          <w:tcPr>
            <w:tcW w:w="1053" w:type="dxa"/>
          </w:tcPr>
          <w:p w:rsidR="00D9433A" w:rsidRPr="00D309FA" w:rsidRDefault="00A33C00" w:rsidP="00D943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433A" w:rsidRPr="00D309FA" w:rsidTr="000A689D">
        <w:tc>
          <w:tcPr>
            <w:tcW w:w="1274" w:type="dxa"/>
          </w:tcPr>
          <w:p w:rsidR="00D9433A" w:rsidRPr="00D309FA" w:rsidRDefault="00C04807" w:rsidP="00D943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</w:tcPr>
          <w:p w:rsidR="00D9433A" w:rsidRPr="00D309FA" w:rsidRDefault="00D9433A" w:rsidP="00D943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D9433A" w:rsidRPr="00D309FA" w:rsidRDefault="00D9433A" w:rsidP="00D943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D9433A" w:rsidRPr="00D309FA" w:rsidRDefault="00220A6A" w:rsidP="00D94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 xml:space="preserve">Былина – жанр устного народного творчества. «Ильины три </w:t>
            </w:r>
            <w:proofErr w:type="spellStart"/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поездочки</w:t>
            </w:r>
            <w:proofErr w:type="spellEnd"/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53" w:type="dxa"/>
          </w:tcPr>
          <w:p w:rsidR="00D9433A" w:rsidRPr="00D309FA" w:rsidRDefault="00A33C00" w:rsidP="00D943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433A" w:rsidRPr="00D309FA" w:rsidTr="000A689D">
        <w:tc>
          <w:tcPr>
            <w:tcW w:w="1274" w:type="dxa"/>
          </w:tcPr>
          <w:p w:rsidR="00D9433A" w:rsidRPr="00D309FA" w:rsidRDefault="00C04807" w:rsidP="00D943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2"/>
          </w:tcPr>
          <w:p w:rsidR="00D9433A" w:rsidRPr="00D309FA" w:rsidRDefault="00D9433A" w:rsidP="00D943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D9433A" w:rsidRPr="00D309FA" w:rsidRDefault="00D9433A" w:rsidP="00D943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D9433A" w:rsidRPr="00D309FA" w:rsidRDefault="00220A6A" w:rsidP="00D94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 xml:space="preserve">«Житие Сергия </w:t>
            </w:r>
            <w:r w:rsidR="00C04807">
              <w:rPr>
                <w:rFonts w:ascii="Times New Roman" w:hAnsi="Times New Roman" w:cs="Times New Roman"/>
                <w:sz w:val="24"/>
                <w:szCs w:val="24"/>
              </w:rPr>
              <w:t>Радонежского» - памятник древне</w:t>
            </w: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русской литературы</w:t>
            </w:r>
          </w:p>
        </w:tc>
        <w:tc>
          <w:tcPr>
            <w:tcW w:w="1053" w:type="dxa"/>
          </w:tcPr>
          <w:p w:rsidR="00D9433A" w:rsidRPr="00D309FA" w:rsidRDefault="00A33C00" w:rsidP="00D943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433A" w:rsidRPr="00D309FA" w:rsidTr="000A689D">
        <w:tc>
          <w:tcPr>
            <w:tcW w:w="1274" w:type="dxa"/>
          </w:tcPr>
          <w:p w:rsidR="00D9433A" w:rsidRPr="00D309FA" w:rsidRDefault="00C04807" w:rsidP="00D943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</w:tcPr>
          <w:p w:rsidR="00D9433A" w:rsidRPr="00D309FA" w:rsidRDefault="00D9433A" w:rsidP="00D943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D9433A" w:rsidRPr="00D309FA" w:rsidRDefault="00D9433A" w:rsidP="00D943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D9433A" w:rsidRPr="00D309FA" w:rsidRDefault="00220A6A" w:rsidP="00D94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«Житие Сергия Радонежского».</w:t>
            </w:r>
          </w:p>
        </w:tc>
        <w:tc>
          <w:tcPr>
            <w:tcW w:w="1053" w:type="dxa"/>
          </w:tcPr>
          <w:p w:rsidR="00D9433A" w:rsidRPr="00D309FA" w:rsidRDefault="00A33C00" w:rsidP="00D943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433A" w:rsidRPr="00D309FA" w:rsidTr="000A689D">
        <w:tc>
          <w:tcPr>
            <w:tcW w:w="1274" w:type="dxa"/>
          </w:tcPr>
          <w:p w:rsidR="00D9433A" w:rsidRPr="00D309FA" w:rsidRDefault="00C04807" w:rsidP="00D943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gridSpan w:val="2"/>
          </w:tcPr>
          <w:p w:rsidR="00D9433A" w:rsidRPr="00D309FA" w:rsidRDefault="00D9433A" w:rsidP="00D943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D9433A" w:rsidRPr="00D309FA" w:rsidRDefault="00D9433A" w:rsidP="00D943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D9433A" w:rsidRPr="00D309FA" w:rsidRDefault="00220A6A" w:rsidP="00D94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Проект: «Создание календаря исторических событий»</w:t>
            </w:r>
          </w:p>
        </w:tc>
        <w:tc>
          <w:tcPr>
            <w:tcW w:w="1053" w:type="dxa"/>
          </w:tcPr>
          <w:p w:rsidR="00D9433A" w:rsidRPr="00D309FA" w:rsidRDefault="00A33C00" w:rsidP="00D943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433A" w:rsidRPr="00D309FA" w:rsidTr="000A689D">
        <w:tc>
          <w:tcPr>
            <w:tcW w:w="1274" w:type="dxa"/>
          </w:tcPr>
          <w:p w:rsidR="00D9433A" w:rsidRPr="00D309FA" w:rsidRDefault="00C04807" w:rsidP="00D943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gridSpan w:val="2"/>
          </w:tcPr>
          <w:p w:rsidR="00D9433A" w:rsidRPr="00D309FA" w:rsidRDefault="00D9433A" w:rsidP="00D943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D9433A" w:rsidRPr="00D309FA" w:rsidRDefault="00D9433A" w:rsidP="00D943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D9433A" w:rsidRPr="00D309FA" w:rsidRDefault="00220A6A" w:rsidP="00D94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«Летописи. Былины. Жития».</w:t>
            </w:r>
          </w:p>
        </w:tc>
        <w:tc>
          <w:tcPr>
            <w:tcW w:w="1053" w:type="dxa"/>
          </w:tcPr>
          <w:p w:rsidR="00D9433A" w:rsidRPr="00D309FA" w:rsidRDefault="00A33C00" w:rsidP="00D943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20A6A" w:rsidRPr="00D309FA" w:rsidTr="00D309FA">
        <w:tc>
          <w:tcPr>
            <w:tcW w:w="12895" w:type="dxa"/>
            <w:gridSpan w:val="6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b/>
                <w:sz w:val="24"/>
                <w:szCs w:val="24"/>
              </w:rPr>
              <w:t>Чудесный мир классики</w:t>
            </w:r>
          </w:p>
        </w:tc>
        <w:tc>
          <w:tcPr>
            <w:tcW w:w="1053" w:type="dxa"/>
          </w:tcPr>
          <w:p w:rsidR="00220A6A" w:rsidRPr="00D309FA" w:rsidRDefault="00220A6A" w:rsidP="00D94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220A6A" w:rsidRPr="00D309FA" w:rsidTr="000A689D">
        <w:tc>
          <w:tcPr>
            <w:tcW w:w="1274" w:type="dxa"/>
          </w:tcPr>
          <w:p w:rsidR="00220A6A" w:rsidRPr="00D309FA" w:rsidRDefault="00427DF9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gridSpan w:val="2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220A6A" w:rsidRPr="00D309FA" w:rsidRDefault="00220A6A" w:rsidP="00220A6A">
            <w:pPr>
              <w:shd w:val="clear" w:color="auto" w:fill="FFFFFF"/>
              <w:ind w:left="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П.П. Ершов. Подготовка сообщения о </w:t>
            </w:r>
            <w:r w:rsidRPr="00D309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П.П. Ершове </w:t>
            </w:r>
          </w:p>
        </w:tc>
        <w:tc>
          <w:tcPr>
            <w:tcW w:w="1053" w:type="dxa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20A6A" w:rsidRPr="00D309FA" w:rsidTr="000A689D">
        <w:tc>
          <w:tcPr>
            <w:tcW w:w="1274" w:type="dxa"/>
          </w:tcPr>
          <w:p w:rsidR="00220A6A" w:rsidRPr="00D309FA" w:rsidRDefault="00427DF9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gridSpan w:val="2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220A6A" w:rsidRPr="00D309FA" w:rsidRDefault="00220A6A" w:rsidP="00220A6A">
            <w:pPr>
              <w:shd w:val="clear" w:color="auto" w:fill="FFFFFF"/>
              <w:ind w:left="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9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П.П. Ер</w:t>
            </w: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шов «Конёк-</w:t>
            </w:r>
            <w:r w:rsidRPr="00D309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Горбунок» </w:t>
            </w:r>
          </w:p>
        </w:tc>
        <w:tc>
          <w:tcPr>
            <w:tcW w:w="1053" w:type="dxa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20A6A" w:rsidRPr="00D309FA" w:rsidTr="000A689D">
        <w:tc>
          <w:tcPr>
            <w:tcW w:w="1274" w:type="dxa"/>
          </w:tcPr>
          <w:p w:rsidR="00220A6A" w:rsidRPr="00D309FA" w:rsidRDefault="00427DF9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gridSpan w:val="2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220A6A" w:rsidRPr="00D309FA" w:rsidRDefault="00220A6A" w:rsidP="00220A6A">
            <w:pPr>
              <w:shd w:val="clear" w:color="auto" w:fill="FFFFFF"/>
              <w:ind w:left="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9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П.П. Ер</w:t>
            </w: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шов «Конёк-</w:t>
            </w:r>
            <w:r w:rsidRPr="00D309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Горбунок» </w:t>
            </w:r>
          </w:p>
        </w:tc>
        <w:tc>
          <w:tcPr>
            <w:tcW w:w="1053" w:type="dxa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20A6A" w:rsidRPr="00D309FA" w:rsidTr="000A689D">
        <w:tc>
          <w:tcPr>
            <w:tcW w:w="1274" w:type="dxa"/>
          </w:tcPr>
          <w:p w:rsidR="00220A6A" w:rsidRPr="00D309FA" w:rsidRDefault="00427DF9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gridSpan w:val="2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220A6A" w:rsidRPr="00D309FA" w:rsidRDefault="00220A6A" w:rsidP="00220A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А.С. </w:t>
            </w:r>
            <w:proofErr w:type="spellStart"/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Пушкин</w:t>
            </w:r>
            <w:proofErr w:type="gramStart"/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одготовка</w:t>
            </w:r>
            <w:proofErr w:type="spellEnd"/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сообщения о</w:t>
            </w:r>
            <w:r w:rsidRPr="00D309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А.С. Пушкине </w:t>
            </w:r>
          </w:p>
        </w:tc>
        <w:tc>
          <w:tcPr>
            <w:tcW w:w="1053" w:type="dxa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20A6A" w:rsidRPr="00D309FA" w:rsidTr="000A689D">
        <w:tc>
          <w:tcPr>
            <w:tcW w:w="1274" w:type="dxa"/>
          </w:tcPr>
          <w:p w:rsidR="00220A6A" w:rsidRPr="00D309FA" w:rsidRDefault="00427DF9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gridSpan w:val="2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220A6A" w:rsidRPr="00D309FA" w:rsidRDefault="00220A6A" w:rsidP="00220A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9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А.С. Пуш</w:t>
            </w: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 «Няне», «Туча», «Унылая пора!»</w:t>
            </w:r>
          </w:p>
        </w:tc>
        <w:tc>
          <w:tcPr>
            <w:tcW w:w="1053" w:type="dxa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20A6A" w:rsidRPr="00D309FA" w:rsidTr="000A689D">
        <w:tc>
          <w:tcPr>
            <w:tcW w:w="1274" w:type="dxa"/>
          </w:tcPr>
          <w:p w:rsidR="00220A6A" w:rsidRPr="00D309FA" w:rsidRDefault="00427DF9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gridSpan w:val="2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220A6A" w:rsidRPr="00D309FA" w:rsidRDefault="00220A6A" w:rsidP="00220A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А.С. Пушкин. «Сказка о мертвой царевне и о семи богатырях» </w:t>
            </w:r>
          </w:p>
        </w:tc>
        <w:tc>
          <w:tcPr>
            <w:tcW w:w="1053" w:type="dxa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20A6A" w:rsidRPr="00D309FA" w:rsidTr="000A689D">
        <w:tc>
          <w:tcPr>
            <w:tcW w:w="1274" w:type="dxa"/>
          </w:tcPr>
          <w:p w:rsidR="00220A6A" w:rsidRPr="00D309FA" w:rsidRDefault="00427DF9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276" w:type="dxa"/>
            <w:gridSpan w:val="2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220A6A" w:rsidRPr="00D309FA" w:rsidRDefault="00220A6A" w:rsidP="00220A6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А.С. Пушкин. «Сказка о мертвой царевне и о семи богатырях» </w:t>
            </w:r>
          </w:p>
        </w:tc>
        <w:tc>
          <w:tcPr>
            <w:tcW w:w="1053" w:type="dxa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20A6A" w:rsidRPr="00D309FA" w:rsidTr="000A689D">
        <w:tc>
          <w:tcPr>
            <w:tcW w:w="1274" w:type="dxa"/>
          </w:tcPr>
          <w:p w:rsidR="00220A6A" w:rsidRPr="00D309FA" w:rsidRDefault="00427DF9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gridSpan w:val="2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220A6A" w:rsidRPr="00D309FA" w:rsidRDefault="00220A6A" w:rsidP="00220A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М.Ю. Лермонтов. Подготовка сообщения о М.Ю. Лермонтове </w:t>
            </w:r>
          </w:p>
        </w:tc>
        <w:tc>
          <w:tcPr>
            <w:tcW w:w="1053" w:type="dxa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20A6A" w:rsidRPr="00D309FA" w:rsidTr="000A689D">
        <w:tc>
          <w:tcPr>
            <w:tcW w:w="1274" w:type="dxa"/>
          </w:tcPr>
          <w:p w:rsidR="00220A6A" w:rsidRPr="00D309FA" w:rsidRDefault="00427DF9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6" w:type="dxa"/>
            <w:gridSpan w:val="2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220A6A" w:rsidRPr="00D309FA" w:rsidRDefault="00220A6A" w:rsidP="00220A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М.Ю. Лермонтов «Дары Терека» </w:t>
            </w:r>
          </w:p>
        </w:tc>
        <w:tc>
          <w:tcPr>
            <w:tcW w:w="1053" w:type="dxa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20A6A" w:rsidRPr="00D309FA" w:rsidTr="000A689D">
        <w:tc>
          <w:tcPr>
            <w:tcW w:w="1274" w:type="dxa"/>
          </w:tcPr>
          <w:p w:rsidR="00220A6A" w:rsidRPr="00D309FA" w:rsidRDefault="00427DF9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gridSpan w:val="2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220A6A" w:rsidRPr="00D309FA" w:rsidRDefault="00220A6A" w:rsidP="00220A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М.Ю. Лермонтов «</w:t>
            </w:r>
            <w:proofErr w:type="spellStart"/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Ашик-Кериб</w:t>
            </w:r>
            <w:proofErr w:type="spellEnd"/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053" w:type="dxa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20A6A" w:rsidRPr="00D309FA" w:rsidTr="000A689D">
        <w:tc>
          <w:tcPr>
            <w:tcW w:w="1274" w:type="dxa"/>
          </w:tcPr>
          <w:p w:rsidR="00220A6A" w:rsidRPr="00D309FA" w:rsidRDefault="00427DF9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  <w:gridSpan w:val="2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220A6A" w:rsidRPr="00D309FA" w:rsidRDefault="00220A6A" w:rsidP="00220A6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М.Ю. Лермонтов «</w:t>
            </w:r>
            <w:proofErr w:type="spellStart"/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Ашик-Кериб</w:t>
            </w:r>
            <w:proofErr w:type="spellEnd"/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053" w:type="dxa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20A6A" w:rsidRPr="00D309FA" w:rsidTr="000A689D">
        <w:tc>
          <w:tcPr>
            <w:tcW w:w="1274" w:type="dxa"/>
          </w:tcPr>
          <w:p w:rsidR="00220A6A" w:rsidRPr="00D309FA" w:rsidRDefault="00427DF9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gridSpan w:val="2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220A6A" w:rsidRPr="00D309FA" w:rsidRDefault="00220A6A" w:rsidP="00220A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Л.Н. Толстой. Подготовка сообщения о Л.Н. Толстом. Л.Н. Толстой «Детство»</w:t>
            </w:r>
          </w:p>
        </w:tc>
        <w:tc>
          <w:tcPr>
            <w:tcW w:w="1053" w:type="dxa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20A6A" w:rsidRPr="00D309FA" w:rsidTr="000A689D">
        <w:tc>
          <w:tcPr>
            <w:tcW w:w="1274" w:type="dxa"/>
          </w:tcPr>
          <w:p w:rsidR="00220A6A" w:rsidRPr="00D309FA" w:rsidRDefault="00427DF9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6" w:type="dxa"/>
            <w:gridSpan w:val="2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220A6A" w:rsidRPr="00D309FA" w:rsidRDefault="00220A6A" w:rsidP="00220A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Л.Н.Толстой «Как мужик камень убрал» </w:t>
            </w:r>
          </w:p>
        </w:tc>
        <w:tc>
          <w:tcPr>
            <w:tcW w:w="1053" w:type="dxa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20A6A" w:rsidRPr="00D309FA" w:rsidTr="000A689D">
        <w:tc>
          <w:tcPr>
            <w:tcW w:w="1274" w:type="dxa"/>
          </w:tcPr>
          <w:p w:rsidR="00220A6A" w:rsidRPr="00D309FA" w:rsidRDefault="00427DF9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  <w:gridSpan w:val="2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220A6A" w:rsidRPr="00D309FA" w:rsidRDefault="00220A6A" w:rsidP="00220A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А.П. Чехов. Подготовка сообщения о А.П. Чехове. А.П. Чехов «Мальчики».</w:t>
            </w:r>
          </w:p>
        </w:tc>
        <w:tc>
          <w:tcPr>
            <w:tcW w:w="1053" w:type="dxa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20A6A" w:rsidRPr="00D309FA" w:rsidTr="000A689D">
        <w:tc>
          <w:tcPr>
            <w:tcW w:w="1274" w:type="dxa"/>
          </w:tcPr>
          <w:p w:rsidR="00220A6A" w:rsidRPr="00D309FA" w:rsidRDefault="00427DF9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76" w:type="dxa"/>
            <w:gridSpan w:val="2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220A6A" w:rsidRPr="00D309FA" w:rsidRDefault="00220A6A" w:rsidP="00220A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А.П. Чехов «Мальчики».</w:t>
            </w:r>
          </w:p>
        </w:tc>
        <w:tc>
          <w:tcPr>
            <w:tcW w:w="1053" w:type="dxa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20A6A" w:rsidRPr="00D309FA" w:rsidTr="000A689D">
        <w:tc>
          <w:tcPr>
            <w:tcW w:w="1274" w:type="dxa"/>
          </w:tcPr>
          <w:p w:rsidR="00220A6A" w:rsidRPr="00D309FA" w:rsidRDefault="00427DF9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76" w:type="dxa"/>
            <w:gridSpan w:val="2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220A6A" w:rsidRPr="00D309FA" w:rsidRDefault="00220A6A" w:rsidP="00220A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по </w:t>
            </w:r>
            <w:r w:rsidRPr="00D309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разделу «</w:t>
            </w: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Чудесный мир классики».</w:t>
            </w:r>
          </w:p>
        </w:tc>
        <w:tc>
          <w:tcPr>
            <w:tcW w:w="1053" w:type="dxa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20A6A" w:rsidRPr="00D309FA" w:rsidTr="00D309FA">
        <w:tc>
          <w:tcPr>
            <w:tcW w:w="12895" w:type="dxa"/>
            <w:gridSpan w:val="6"/>
          </w:tcPr>
          <w:p w:rsidR="00220A6A" w:rsidRPr="00D309FA" w:rsidRDefault="00220A6A" w:rsidP="00220A6A">
            <w:pPr>
              <w:tabs>
                <w:tab w:val="left" w:pos="717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b/>
                <w:sz w:val="24"/>
                <w:szCs w:val="24"/>
              </w:rPr>
              <w:t>Поэтическая тетрадь</w:t>
            </w:r>
          </w:p>
        </w:tc>
        <w:tc>
          <w:tcPr>
            <w:tcW w:w="1053" w:type="dxa"/>
          </w:tcPr>
          <w:p w:rsidR="00220A6A" w:rsidRPr="00D309FA" w:rsidRDefault="007D3583" w:rsidP="00220A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220A6A" w:rsidRPr="00D309FA" w:rsidTr="000A689D">
        <w:tc>
          <w:tcPr>
            <w:tcW w:w="1274" w:type="dxa"/>
          </w:tcPr>
          <w:p w:rsidR="00220A6A" w:rsidRPr="00D309FA" w:rsidRDefault="00427DF9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  <w:gridSpan w:val="2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220A6A" w:rsidRPr="00D309FA" w:rsidRDefault="00220A6A" w:rsidP="00220A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Ф. И. Тютчев </w:t>
            </w:r>
            <w:r w:rsidRPr="00D309F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«Еще земли печа</w:t>
            </w: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 вид...», «Как неожиданно и ярко…» </w:t>
            </w:r>
          </w:p>
        </w:tc>
        <w:tc>
          <w:tcPr>
            <w:tcW w:w="1053" w:type="dxa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20A6A" w:rsidRPr="00D309FA" w:rsidTr="000A689D">
        <w:tc>
          <w:tcPr>
            <w:tcW w:w="1274" w:type="dxa"/>
          </w:tcPr>
          <w:p w:rsidR="00220A6A" w:rsidRPr="00D309FA" w:rsidRDefault="00427DF9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76" w:type="dxa"/>
            <w:gridSpan w:val="2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220A6A" w:rsidRPr="00D309FA" w:rsidRDefault="00220A6A" w:rsidP="00220A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9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А.А. Фет. </w:t>
            </w: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«Весенний дождь»  </w:t>
            </w:r>
            <w:r w:rsidRPr="00D309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А.А. Фет. </w:t>
            </w: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«Бабочка»</w:t>
            </w:r>
          </w:p>
        </w:tc>
        <w:tc>
          <w:tcPr>
            <w:tcW w:w="1053" w:type="dxa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20A6A" w:rsidRPr="00D309FA" w:rsidTr="000A689D">
        <w:tc>
          <w:tcPr>
            <w:tcW w:w="1274" w:type="dxa"/>
          </w:tcPr>
          <w:p w:rsidR="00220A6A" w:rsidRPr="00D309FA" w:rsidRDefault="00427DF9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  <w:gridSpan w:val="2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220A6A" w:rsidRPr="00D309FA" w:rsidRDefault="00220A6A" w:rsidP="00220A6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9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Е.А. Баратынский</w:t>
            </w: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«Весна, весна! Как воздух чист!..»  </w:t>
            </w:r>
            <w:r w:rsidR="00427DF9" w:rsidRPr="00427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«Где сладкий шепот...»</w:t>
            </w:r>
          </w:p>
        </w:tc>
        <w:tc>
          <w:tcPr>
            <w:tcW w:w="1053" w:type="dxa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20A6A" w:rsidRPr="00D309FA" w:rsidTr="000A689D">
        <w:tc>
          <w:tcPr>
            <w:tcW w:w="1274" w:type="dxa"/>
          </w:tcPr>
          <w:p w:rsidR="00220A6A" w:rsidRPr="00D309FA" w:rsidRDefault="00427DF9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76" w:type="dxa"/>
            <w:gridSpan w:val="2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220A6A" w:rsidRPr="00D309FA" w:rsidRDefault="00220A6A" w:rsidP="00220A6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9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А.Н. Пле</w:t>
            </w: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щеев «Дети и птичка» </w:t>
            </w:r>
          </w:p>
        </w:tc>
        <w:tc>
          <w:tcPr>
            <w:tcW w:w="1053" w:type="dxa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20A6A" w:rsidRPr="00D309FA" w:rsidTr="000A689D">
        <w:tc>
          <w:tcPr>
            <w:tcW w:w="1274" w:type="dxa"/>
          </w:tcPr>
          <w:p w:rsidR="00220A6A" w:rsidRPr="00D309FA" w:rsidRDefault="00427DF9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76" w:type="dxa"/>
            <w:gridSpan w:val="2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220A6A" w:rsidRPr="00D309FA" w:rsidRDefault="00220A6A" w:rsidP="00220A6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9F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И.С. Ники</w:t>
            </w: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тин «В синем </w:t>
            </w:r>
            <w:r w:rsidRPr="00D309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небе плывут над </w:t>
            </w: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полями...» </w:t>
            </w:r>
          </w:p>
        </w:tc>
        <w:tc>
          <w:tcPr>
            <w:tcW w:w="1053" w:type="dxa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20A6A" w:rsidRPr="00D309FA" w:rsidTr="000A689D">
        <w:tc>
          <w:tcPr>
            <w:tcW w:w="1274" w:type="dxa"/>
          </w:tcPr>
          <w:p w:rsidR="00220A6A" w:rsidRPr="00D309FA" w:rsidRDefault="00427DF9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gridSpan w:val="2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220A6A" w:rsidRPr="00D309FA" w:rsidRDefault="00220A6A" w:rsidP="00220A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Н.А. Не</w:t>
            </w:r>
            <w:r w:rsidRPr="00D309F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красов «Школь</w:t>
            </w:r>
            <w:r w:rsidRPr="00D309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ник». </w:t>
            </w: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Н.А. Не</w:t>
            </w:r>
            <w:r w:rsidRPr="00D309F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красов </w:t>
            </w:r>
            <w:r w:rsidRPr="00D309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«В </w:t>
            </w:r>
            <w:proofErr w:type="spellStart"/>
            <w:r w:rsidRPr="00D309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зимниесумерки</w:t>
            </w:r>
            <w:proofErr w:type="spellEnd"/>
            <w:r w:rsidRPr="00D309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нянины</w:t>
            </w: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сказки...» </w:t>
            </w:r>
          </w:p>
        </w:tc>
        <w:tc>
          <w:tcPr>
            <w:tcW w:w="1053" w:type="dxa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20A6A" w:rsidRPr="00D309FA" w:rsidTr="000A689D">
        <w:tc>
          <w:tcPr>
            <w:tcW w:w="1274" w:type="dxa"/>
          </w:tcPr>
          <w:p w:rsidR="00220A6A" w:rsidRPr="00D309FA" w:rsidRDefault="00427DF9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76" w:type="dxa"/>
            <w:gridSpan w:val="2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220A6A" w:rsidRPr="00D309FA" w:rsidRDefault="00220A6A" w:rsidP="00220A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И.А. Бунин «Листопад».</w:t>
            </w:r>
          </w:p>
        </w:tc>
        <w:tc>
          <w:tcPr>
            <w:tcW w:w="1053" w:type="dxa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20A6A" w:rsidRPr="00D309FA" w:rsidTr="000A689D">
        <w:tc>
          <w:tcPr>
            <w:tcW w:w="1274" w:type="dxa"/>
          </w:tcPr>
          <w:p w:rsidR="00220A6A" w:rsidRPr="00D309FA" w:rsidRDefault="00427DF9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76" w:type="dxa"/>
            <w:gridSpan w:val="2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220A6A" w:rsidRPr="00D309FA" w:rsidRDefault="00220A6A" w:rsidP="00220A6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по </w:t>
            </w:r>
            <w:r w:rsidRPr="00D309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разделу «</w:t>
            </w: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Поэтическая тетрадь».</w:t>
            </w:r>
          </w:p>
        </w:tc>
        <w:tc>
          <w:tcPr>
            <w:tcW w:w="1053" w:type="dxa"/>
          </w:tcPr>
          <w:p w:rsidR="00220A6A" w:rsidRPr="00D309FA" w:rsidRDefault="00220A6A" w:rsidP="0022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5B9F" w:rsidRPr="00D309FA" w:rsidTr="00D309FA">
        <w:tc>
          <w:tcPr>
            <w:tcW w:w="12895" w:type="dxa"/>
            <w:gridSpan w:val="6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Литературные сказки</w:t>
            </w:r>
          </w:p>
        </w:tc>
        <w:tc>
          <w:tcPr>
            <w:tcW w:w="1053" w:type="dxa"/>
          </w:tcPr>
          <w:p w:rsidR="00A35B9F" w:rsidRPr="00D309FA" w:rsidRDefault="00A35B9F" w:rsidP="00220A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A35B9F" w:rsidRPr="00D309FA" w:rsidTr="000A689D">
        <w:tc>
          <w:tcPr>
            <w:tcW w:w="1274" w:type="dxa"/>
          </w:tcPr>
          <w:p w:rsidR="00A35B9F" w:rsidRPr="00D309FA" w:rsidRDefault="00427DF9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  <w:gridSpan w:val="2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A35B9F" w:rsidRPr="00D309FA" w:rsidRDefault="00A35B9F" w:rsidP="00A35B9F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В.Ф. Одоевский «Городок в таба</w:t>
            </w: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керке» </w:t>
            </w:r>
          </w:p>
        </w:tc>
        <w:tc>
          <w:tcPr>
            <w:tcW w:w="1053" w:type="dxa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5B9F" w:rsidRPr="00D309FA" w:rsidTr="000A689D">
        <w:tc>
          <w:tcPr>
            <w:tcW w:w="1274" w:type="dxa"/>
          </w:tcPr>
          <w:p w:rsidR="00A35B9F" w:rsidRPr="00D309FA" w:rsidRDefault="00427DF9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76" w:type="dxa"/>
            <w:gridSpan w:val="2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A35B9F" w:rsidRPr="00D309FA" w:rsidRDefault="00A35B9F" w:rsidP="00A35B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В.Ф. Одоевский «Городок в таба</w:t>
            </w: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керке» </w:t>
            </w:r>
          </w:p>
        </w:tc>
        <w:tc>
          <w:tcPr>
            <w:tcW w:w="1053" w:type="dxa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5B9F" w:rsidRPr="00D309FA" w:rsidTr="000A689D">
        <w:tc>
          <w:tcPr>
            <w:tcW w:w="1274" w:type="dxa"/>
          </w:tcPr>
          <w:p w:rsidR="00A35B9F" w:rsidRPr="00D309FA" w:rsidRDefault="00427DF9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76" w:type="dxa"/>
            <w:gridSpan w:val="2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A35B9F" w:rsidRPr="00D309FA" w:rsidRDefault="00A35B9F" w:rsidP="00A35B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В.М. Гаршин «Сказка о жабе и розе» </w:t>
            </w:r>
          </w:p>
        </w:tc>
        <w:tc>
          <w:tcPr>
            <w:tcW w:w="1053" w:type="dxa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5B9F" w:rsidRPr="00D309FA" w:rsidTr="000A689D">
        <w:tc>
          <w:tcPr>
            <w:tcW w:w="1274" w:type="dxa"/>
          </w:tcPr>
          <w:p w:rsidR="00A35B9F" w:rsidRPr="00D309FA" w:rsidRDefault="00427DF9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gridSpan w:val="2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A35B9F" w:rsidRPr="00D309FA" w:rsidRDefault="00A35B9F" w:rsidP="00A35B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В.М. Гаршин «Сказка о жабе и розе» </w:t>
            </w:r>
          </w:p>
        </w:tc>
        <w:tc>
          <w:tcPr>
            <w:tcW w:w="1053" w:type="dxa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5B9F" w:rsidRPr="00D309FA" w:rsidTr="000A689D">
        <w:tc>
          <w:tcPr>
            <w:tcW w:w="1274" w:type="dxa"/>
          </w:tcPr>
          <w:p w:rsidR="00A35B9F" w:rsidRPr="00D309FA" w:rsidRDefault="00427DF9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76" w:type="dxa"/>
            <w:gridSpan w:val="2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A35B9F" w:rsidRPr="00D309FA" w:rsidRDefault="00A35B9F" w:rsidP="00A35B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П.П. Бажов «Серебряное копытце» </w:t>
            </w:r>
          </w:p>
        </w:tc>
        <w:tc>
          <w:tcPr>
            <w:tcW w:w="1053" w:type="dxa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5B9F" w:rsidRPr="00D309FA" w:rsidTr="000A689D">
        <w:tc>
          <w:tcPr>
            <w:tcW w:w="1274" w:type="dxa"/>
          </w:tcPr>
          <w:p w:rsidR="00A35B9F" w:rsidRPr="00D309FA" w:rsidRDefault="00427DF9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76" w:type="dxa"/>
            <w:gridSpan w:val="2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A35B9F" w:rsidRPr="00D309FA" w:rsidRDefault="00A35B9F" w:rsidP="00A35B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П.П. Бажов «Серебряное копытце» </w:t>
            </w:r>
          </w:p>
        </w:tc>
        <w:tc>
          <w:tcPr>
            <w:tcW w:w="1053" w:type="dxa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5B9F" w:rsidRPr="00D309FA" w:rsidTr="000A689D">
        <w:tc>
          <w:tcPr>
            <w:tcW w:w="1274" w:type="dxa"/>
          </w:tcPr>
          <w:p w:rsidR="00A35B9F" w:rsidRPr="00D309FA" w:rsidRDefault="00427DF9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76" w:type="dxa"/>
            <w:gridSpan w:val="2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A35B9F" w:rsidRPr="00D309FA" w:rsidRDefault="00A35B9F" w:rsidP="00A35B9F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П.П. Бажов «Серебряное копытце» </w:t>
            </w:r>
          </w:p>
        </w:tc>
        <w:tc>
          <w:tcPr>
            <w:tcW w:w="1053" w:type="dxa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5B9F" w:rsidRPr="00D309FA" w:rsidTr="000A689D">
        <w:tc>
          <w:tcPr>
            <w:tcW w:w="1274" w:type="dxa"/>
          </w:tcPr>
          <w:p w:rsidR="00A35B9F" w:rsidRPr="00D309FA" w:rsidRDefault="00427DF9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  <w:gridSpan w:val="2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A35B9F" w:rsidRPr="00D309FA" w:rsidRDefault="00A35B9F" w:rsidP="00A35B9F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9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С.Т. Аксаков</w:t>
            </w: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D309F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«Аленький цвето</w:t>
            </w: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чек» </w:t>
            </w:r>
          </w:p>
        </w:tc>
        <w:tc>
          <w:tcPr>
            <w:tcW w:w="1053" w:type="dxa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5B9F" w:rsidRPr="00D309FA" w:rsidTr="000A689D">
        <w:tc>
          <w:tcPr>
            <w:tcW w:w="1274" w:type="dxa"/>
          </w:tcPr>
          <w:p w:rsidR="00A35B9F" w:rsidRPr="00D309FA" w:rsidRDefault="00427DF9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76" w:type="dxa"/>
            <w:gridSpan w:val="2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A35B9F" w:rsidRPr="00D309FA" w:rsidRDefault="00A35B9F" w:rsidP="00A35B9F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9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С.Т. Аксаков</w:t>
            </w: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D309F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«Аленький цвето</w:t>
            </w: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чек».</w:t>
            </w:r>
          </w:p>
        </w:tc>
        <w:tc>
          <w:tcPr>
            <w:tcW w:w="1053" w:type="dxa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5B9F" w:rsidRPr="00D309FA" w:rsidTr="000A689D">
        <w:tc>
          <w:tcPr>
            <w:tcW w:w="1274" w:type="dxa"/>
          </w:tcPr>
          <w:p w:rsidR="00A35B9F" w:rsidRPr="00D309FA" w:rsidRDefault="00427DF9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276" w:type="dxa"/>
            <w:gridSpan w:val="2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A35B9F" w:rsidRPr="00D309FA" w:rsidRDefault="00A35B9F" w:rsidP="00A35B9F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9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С.Т. Аксаков</w:t>
            </w: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D309F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«Аленький цвето</w:t>
            </w: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чек».</w:t>
            </w:r>
          </w:p>
        </w:tc>
        <w:tc>
          <w:tcPr>
            <w:tcW w:w="1053" w:type="dxa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5B9F" w:rsidRPr="00D309FA" w:rsidTr="000A689D">
        <w:tc>
          <w:tcPr>
            <w:tcW w:w="1274" w:type="dxa"/>
          </w:tcPr>
          <w:p w:rsidR="00A35B9F" w:rsidRPr="00D309FA" w:rsidRDefault="00427DF9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276" w:type="dxa"/>
            <w:gridSpan w:val="2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A35B9F" w:rsidRPr="00D309FA" w:rsidRDefault="00A35B9F" w:rsidP="00427DF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по </w:t>
            </w:r>
            <w:r w:rsidRPr="00D309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разделу «</w:t>
            </w:r>
            <w:r w:rsidR="00427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Литературные сказки</w:t>
            </w: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053" w:type="dxa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5B9F" w:rsidRPr="00D309FA" w:rsidTr="000A689D">
        <w:tc>
          <w:tcPr>
            <w:tcW w:w="1274" w:type="dxa"/>
          </w:tcPr>
          <w:p w:rsidR="00A35B9F" w:rsidRPr="00D309FA" w:rsidRDefault="00427DF9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1276" w:type="dxa"/>
            <w:gridSpan w:val="2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A35B9F" w:rsidRPr="00D309FA" w:rsidRDefault="00A35B9F" w:rsidP="00427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</w:t>
            </w:r>
            <w:r w:rsidR="00427DF9">
              <w:rPr>
                <w:rFonts w:ascii="Times New Roman" w:hAnsi="Times New Roman" w:cs="Times New Roman"/>
                <w:sz w:val="24"/>
                <w:szCs w:val="24"/>
              </w:rPr>
              <w:t>Литературные сказки</w:t>
            </w: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053" w:type="dxa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5B9F" w:rsidRPr="00D309FA" w:rsidTr="00D309FA">
        <w:tc>
          <w:tcPr>
            <w:tcW w:w="12895" w:type="dxa"/>
            <w:gridSpan w:val="6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b/>
                <w:sz w:val="24"/>
                <w:szCs w:val="24"/>
              </w:rPr>
              <w:t>Делу время – потехе час</w:t>
            </w:r>
          </w:p>
        </w:tc>
        <w:tc>
          <w:tcPr>
            <w:tcW w:w="1053" w:type="dxa"/>
          </w:tcPr>
          <w:p w:rsidR="00A35B9F" w:rsidRPr="00D309FA" w:rsidRDefault="007D3583" w:rsidP="00A35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A35B9F" w:rsidRPr="00D309FA" w:rsidTr="000A689D">
        <w:tc>
          <w:tcPr>
            <w:tcW w:w="1274" w:type="dxa"/>
          </w:tcPr>
          <w:p w:rsidR="00A35B9F" w:rsidRPr="00D309FA" w:rsidRDefault="008166A9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76" w:type="dxa"/>
            <w:gridSpan w:val="2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A35B9F" w:rsidRPr="00D309FA" w:rsidRDefault="00A35B9F" w:rsidP="00A3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Е.Л. Шварц. «Сказка о потерянном времени»</w:t>
            </w:r>
          </w:p>
        </w:tc>
        <w:tc>
          <w:tcPr>
            <w:tcW w:w="1053" w:type="dxa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5B9F" w:rsidRPr="00D309FA" w:rsidTr="000A689D">
        <w:tc>
          <w:tcPr>
            <w:tcW w:w="1274" w:type="dxa"/>
          </w:tcPr>
          <w:p w:rsidR="00A35B9F" w:rsidRPr="00D309FA" w:rsidRDefault="008166A9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76" w:type="dxa"/>
            <w:gridSpan w:val="2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A35B9F" w:rsidRPr="00D309FA" w:rsidRDefault="00A35B9F" w:rsidP="00A3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Е.Л. Шварц. «Сказка о потерянном времени»</w:t>
            </w:r>
          </w:p>
        </w:tc>
        <w:tc>
          <w:tcPr>
            <w:tcW w:w="1053" w:type="dxa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66A9" w:rsidRPr="00D309FA" w:rsidTr="000A689D">
        <w:tc>
          <w:tcPr>
            <w:tcW w:w="1274" w:type="dxa"/>
          </w:tcPr>
          <w:p w:rsidR="008166A9" w:rsidRPr="00D309FA" w:rsidRDefault="008166A9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  <w:gridSpan w:val="2"/>
          </w:tcPr>
          <w:p w:rsidR="008166A9" w:rsidRPr="00D309FA" w:rsidRDefault="008166A9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8166A9" w:rsidRPr="00D309FA" w:rsidRDefault="008166A9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8166A9" w:rsidRPr="00D309FA" w:rsidRDefault="008166A9" w:rsidP="00A3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6A9">
              <w:rPr>
                <w:rFonts w:ascii="Times New Roman" w:hAnsi="Times New Roman" w:cs="Times New Roman"/>
                <w:sz w:val="24"/>
                <w:szCs w:val="24"/>
              </w:rPr>
              <w:t>Е.Л. Шварц. «Сказка о потерянном времени»</w:t>
            </w:r>
          </w:p>
        </w:tc>
        <w:tc>
          <w:tcPr>
            <w:tcW w:w="1053" w:type="dxa"/>
          </w:tcPr>
          <w:p w:rsidR="008166A9" w:rsidRPr="00D309FA" w:rsidRDefault="008166A9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5B9F" w:rsidRPr="00D309FA" w:rsidTr="000A689D">
        <w:tc>
          <w:tcPr>
            <w:tcW w:w="1274" w:type="dxa"/>
          </w:tcPr>
          <w:p w:rsidR="00A35B9F" w:rsidRPr="00D309FA" w:rsidRDefault="008166A9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76" w:type="dxa"/>
            <w:gridSpan w:val="2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A35B9F" w:rsidRPr="00D309FA" w:rsidRDefault="00A35B9F" w:rsidP="00A35B9F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9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В.Ю. Драгунский</w:t>
            </w: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D309F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«Главные реки» </w:t>
            </w:r>
          </w:p>
        </w:tc>
        <w:tc>
          <w:tcPr>
            <w:tcW w:w="1053" w:type="dxa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66A9" w:rsidRPr="00D309FA" w:rsidTr="000A689D">
        <w:tc>
          <w:tcPr>
            <w:tcW w:w="1274" w:type="dxa"/>
          </w:tcPr>
          <w:p w:rsidR="008166A9" w:rsidRPr="00D309FA" w:rsidRDefault="008166A9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276" w:type="dxa"/>
            <w:gridSpan w:val="2"/>
          </w:tcPr>
          <w:p w:rsidR="008166A9" w:rsidRPr="00D309FA" w:rsidRDefault="008166A9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8166A9" w:rsidRPr="00D309FA" w:rsidRDefault="008166A9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8166A9" w:rsidRPr="00D309FA" w:rsidRDefault="008166A9" w:rsidP="00A35B9F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166A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В.Ю. Драгунский. «Главные реки»</w:t>
            </w:r>
          </w:p>
        </w:tc>
        <w:tc>
          <w:tcPr>
            <w:tcW w:w="1053" w:type="dxa"/>
          </w:tcPr>
          <w:p w:rsidR="008166A9" w:rsidRPr="00D309FA" w:rsidRDefault="008166A9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5B9F" w:rsidRPr="00D309FA" w:rsidTr="000A689D">
        <w:tc>
          <w:tcPr>
            <w:tcW w:w="1274" w:type="dxa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gridSpan w:val="2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A35B9F" w:rsidRPr="00D309FA" w:rsidRDefault="00A35B9F" w:rsidP="00A35B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В.Ю. Драгунский. «Что любит Мишка» </w:t>
            </w:r>
          </w:p>
        </w:tc>
        <w:tc>
          <w:tcPr>
            <w:tcW w:w="1053" w:type="dxa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5B9F" w:rsidRPr="00D309FA" w:rsidTr="000A689D">
        <w:tc>
          <w:tcPr>
            <w:tcW w:w="1274" w:type="dxa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276" w:type="dxa"/>
            <w:gridSpan w:val="2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A35B9F" w:rsidRPr="00D309FA" w:rsidRDefault="008166A9" w:rsidP="00A35B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="00A35B9F"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лявкин</w:t>
            </w:r>
            <w:proofErr w:type="spellEnd"/>
            <w:r w:rsidR="00A35B9F"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«Никакой я горчицы не ел» </w:t>
            </w:r>
          </w:p>
        </w:tc>
        <w:tc>
          <w:tcPr>
            <w:tcW w:w="1053" w:type="dxa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66A9" w:rsidRPr="00D309FA" w:rsidTr="000A689D">
        <w:tc>
          <w:tcPr>
            <w:tcW w:w="1274" w:type="dxa"/>
          </w:tcPr>
          <w:p w:rsidR="008166A9" w:rsidRPr="00D309FA" w:rsidRDefault="008166A9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276" w:type="dxa"/>
            <w:gridSpan w:val="2"/>
          </w:tcPr>
          <w:p w:rsidR="008166A9" w:rsidRPr="00D309FA" w:rsidRDefault="008166A9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8166A9" w:rsidRPr="00D309FA" w:rsidRDefault="008166A9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8166A9" w:rsidRDefault="008166A9" w:rsidP="00A35B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В.В. </w:t>
            </w:r>
            <w:proofErr w:type="spellStart"/>
            <w:r w:rsidRPr="00816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Голявкин</w:t>
            </w:r>
            <w:proofErr w:type="spellEnd"/>
            <w:r w:rsidRPr="00816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«Никакой я горчицы не ел»</w:t>
            </w:r>
          </w:p>
        </w:tc>
        <w:tc>
          <w:tcPr>
            <w:tcW w:w="1053" w:type="dxa"/>
          </w:tcPr>
          <w:p w:rsidR="008166A9" w:rsidRPr="00D309FA" w:rsidRDefault="008166A9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5B9F" w:rsidRPr="00D309FA" w:rsidTr="000A689D">
        <w:tc>
          <w:tcPr>
            <w:tcW w:w="1274" w:type="dxa"/>
          </w:tcPr>
          <w:p w:rsidR="00A35B9F" w:rsidRPr="00D309FA" w:rsidRDefault="008166A9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76" w:type="dxa"/>
            <w:gridSpan w:val="2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A35B9F" w:rsidRPr="00D309FA" w:rsidRDefault="00A35B9F" w:rsidP="00A35B9F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разделу «Делу время – потехе час».</w:t>
            </w:r>
          </w:p>
        </w:tc>
        <w:tc>
          <w:tcPr>
            <w:tcW w:w="1053" w:type="dxa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5B9F" w:rsidRPr="00D309FA" w:rsidTr="00D309FA">
        <w:tc>
          <w:tcPr>
            <w:tcW w:w="12895" w:type="dxa"/>
            <w:gridSpan w:val="6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b/>
                <w:sz w:val="24"/>
                <w:szCs w:val="24"/>
              </w:rPr>
              <w:t>Страна детства</w:t>
            </w:r>
          </w:p>
        </w:tc>
        <w:tc>
          <w:tcPr>
            <w:tcW w:w="1053" w:type="dxa"/>
          </w:tcPr>
          <w:p w:rsidR="00A35B9F" w:rsidRPr="00D309FA" w:rsidRDefault="007D3583" w:rsidP="00A35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A35B9F" w:rsidRPr="00D309FA" w:rsidTr="000A689D">
        <w:tc>
          <w:tcPr>
            <w:tcW w:w="1274" w:type="dxa"/>
          </w:tcPr>
          <w:p w:rsidR="00A35B9F" w:rsidRPr="00D309FA" w:rsidRDefault="008166A9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76" w:type="dxa"/>
            <w:gridSpan w:val="2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A35B9F" w:rsidRPr="00D309FA" w:rsidRDefault="00A35B9F" w:rsidP="00A3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Б.С. Житков «Как я ловил человечков»</w:t>
            </w:r>
          </w:p>
        </w:tc>
        <w:tc>
          <w:tcPr>
            <w:tcW w:w="1053" w:type="dxa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5B9F" w:rsidRPr="00D309FA" w:rsidTr="000A689D">
        <w:tc>
          <w:tcPr>
            <w:tcW w:w="1274" w:type="dxa"/>
          </w:tcPr>
          <w:p w:rsidR="00A35B9F" w:rsidRPr="00D309FA" w:rsidRDefault="008166A9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  <w:gridSpan w:val="2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A35B9F" w:rsidRPr="00D309FA" w:rsidRDefault="00A35B9F" w:rsidP="00A3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Б.С. Житков «Как я ловил человечков»</w:t>
            </w:r>
          </w:p>
        </w:tc>
        <w:tc>
          <w:tcPr>
            <w:tcW w:w="1053" w:type="dxa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5B9F" w:rsidRPr="00D309FA" w:rsidTr="000A689D">
        <w:tc>
          <w:tcPr>
            <w:tcW w:w="1274" w:type="dxa"/>
          </w:tcPr>
          <w:p w:rsidR="00A35B9F" w:rsidRPr="00D309FA" w:rsidRDefault="008166A9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76" w:type="dxa"/>
            <w:gridSpan w:val="2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A35B9F" w:rsidRPr="00D309FA" w:rsidRDefault="00B3004F" w:rsidP="00B30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К.Г. Паустовский. «Корзина с еловыми шишками»</w:t>
            </w:r>
          </w:p>
        </w:tc>
        <w:tc>
          <w:tcPr>
            <w:tcW w:w="1053" w:type="dxa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5B9F" w:rsidRPr="00D309FA" w:rsidTr="000A689D">
        <w:tc>
          <w:tcPr>
            <w:tcW w:w="1274" w:type="dxa"/>
          </w:tcPr>
          <w:p w:rsidR="00A35B9F" w:rsidRPr="00D309FA" w:rsidRDefault="008166A9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276" w:type="dxa"/>
            <w:gridSpan w:val="2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A35B9F" w:rsidRPr="00D309FA" w:rsidRDefault="00B3004F" w:rsidP="00B30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К.Г. Паустовский. «Корзина с еловыми шишками»</w:t>
            </w:r>
          </w:p>
        </w:tc>
        <w:tc>
          <w:tcPr>
            <w:tcW w:w="1053" w:type="dxa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66A9" w:rsidRPr="00D309FA" w:rsidTr="000A689D">
        <w:tc>
          <w:tcPr>
            <w:tcW w:w="1274" w:type="dxa"/>
          </w:tcPr>
          <w:p w:rsidR="008166A9" w:rsidRPr="00D309FA" w:rsidRDefault="008166A9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276" w:type="dxa"/>
            <w:gridSpan w:val="2"/>
          </w:tcPr>
          <w:p w:rsidR="008166A9" w:rsidRPr="00D309FA" w:rsidRDefault="008166A9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8166A9" w:rsidRPr="00D309FA" w:rsidRDefault="008166A9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8166A9" w:rsidRPr="00D309FA" w:rsidRDefault="008166A9" w:rsidP="00B30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6A9">
              <w:rPr>
                <w:rFonts w:ascii="Times New Roman" w:hAnsi="Times New Roman" w:cs="Times New Roman"/>
                <w:sz w:val="24"/>
                <w:szCs w:val="24"/>
              </w:rPr>
              <w:t>К.Г. Паустовский. «Корзина с еловыми шишками»</w:t>
            </w:r>
          </w:p>
        </w:tc>
        <w:tc>
          <w:tcPr>
            <w:tcW w:w="1053" w:type="dxa"/>
          </w:tcPr>
          <w:p w:rsidR="008166A9" w:rsidRPr="00D309FA" w:rsidRDefault="008166A9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5B9F" w:rsidRPr="00D309FA" w:rsidTr="000A689D">
        <w:tc>
          <w:tcPr>
            <w:tcW w:w="1274" w:type="dxa"/>
          </w:tcPr>
          <w:p w:rsidR="00A35B9F" w:rsidRPr="00D309FA" w:rsidRDefault="008166A9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276" w:type="dxa"/>
            <w:gridSpan w:val="2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A35B9F" w:rsidRPr="00D309FA" w:rsidRDefault="00B3004F" w:rsidP="00A3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М.М. Зощенко «Елка».</w:t>
            </w:r>
          </w:p>
        </w:tc>
        <w:tc>
          <w:tcPr>
            <w:tcW w:w="1053" w:type="dxa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5B9F" w:rsidRPr="00D309FA" w:rsidTr="000A689D">
        <w:tc>
          <w:tcPr>
            <w:tcW w:w="1274" w:type="dxa"/>
          </w:tcPr>
          <w:p w:rsidR="00A35B9F" w:rsidRPr="00D309FA" w:rsidRDefault="008166A9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6" w:type="dxa"/>
            <w:gridSpan w:val="2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A35B9F" w:rsidRPr="00D309FA" w:rsidRDefault="00B3004F" w:rsidP="00A3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«Страна детства».</w:t>
            </w:r>
          </w:p>
        </w:tc>
        <w:tc>
          <w:tcPr>
            <w:tcW w:w="1053" w:type="dxa"/>
          </w:tcPr>
          <w:p w:rsidR="00A35B9F" w:rsidRPr="00D309FA" w:rsidRDefault="00A35B9F" w:rsidP="00A3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004F" w:rsidRPr="00D309FA" w:rsidTr="00D309FA">
        <w:tc>
          <w:tcPr>
            <w:tcW w:w="12895" w:type="dxa"/>
            <w:gridSpan w:val="6"/>
          </w:tcPr>
          <w:p w:rsidR="00B3004F" w:rsidRPr="00D309FA" w:rsidRDefault="00B3004F" w:rsidP="00B30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b/>
                <w:sz w:val="24"/>
                <w:szCs w:val="24"/>
              </w:rPr>
              <w:t>Поэтическая тетрадь</w:t>
            </w:r>
          </w:p>
        </w:tc>
        <w:tc>
          <w:tcPr>
            <w:tcW w:w="1053" w:type="dxa"/>
          </w:tcPr>
          <w:p w:rsidR="00B3004F" w:rsidRPr="00D309FA" w:rsidRDefault="007D3583" w:rsidP="00A35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B3004F" w:rsidRPr="00D309FA" w:rsidTr="000A689D">
        <w:tc>
          <w:tcPr>
            <w:tcW w:w="1274" w:type="dxa"/>
          </w:tcPr>
          <w:p w:rsidR="00B3004F" w:rsidRPr="00D309FA" w:rsidRDefault="008166A9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276" w:type="dxa"/>
            <w:gridSpan w:val="2"/>
          </w:tcPr>
          <w:p w:rsidR="00B3004F" w:rsidRPr="00D309FA" w:rsidRDefault="00B3004F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3004F" w:rsidRPr="00D309FA" w:rsidRDefault="00B3004F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B3004F" w:rsidRPr="00D309FA" w:rsidRDefault="00B3004F" w:rsidP="00B300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В.Я. Брюсов «Опять сон», «Детская» </w:t>
            </w:r>
          </w:p>
        </w:tc>
        <w:tc>
          <w:tcPr>
            <w:tcW w:w="1053" w:type="dxa"/>
          </w:tcPr>
          <w:p w:rsidR="00B3004F" w:rsidRPr="00D309FA" w:rsidRDefault="00B3004F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66A9" w:rsidRPr="00D309FA" w:rsidTr="000A689D">
        <w:tc>
          <w:tcPr>
            <w:tcW w:w="1274" w:type="dxa"/>
          </w:tcPr>
          <w:p w:rsidR="008166A9" w:rsidRPr="00D309FA" w:rsidRDefault="008166A9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276" w:type="dxa"/>
            <w:gridSpan w:val="2"/>
          </w:tcPr>
          <w:p w:rsidR="008166A9" w:rsidRPr="00D309FA" w:rsidRDefault="008166A9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8166A9" w:rsidRPr="00D309FA" w:rsidRDefault="008166A9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8166A9" w:rsidRPr="00D309FA" w:rsidRDefault="008166A9" w:rsidP="008166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В.Я. Брюсов «Детская»</w:t>
            </w:r>
          </w:p>
        </w:tc>
        <w:tc>
          <w:tcPr>
            <w:tcW w:w="1053" w:type="dxa"/>
          </w:tcPr>
          <w:p w:rsidR="008166A9" w:rsidRPr="00D309FA" w:rsidRDefault="008166A9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004F" w:rsidRPr="00D309FA" w:rsidTr="000A689D">
        <w:tc>
          <w:tcPr>
            <w:tcW w:w="1274" w:type="dxa"/>
          </w:tcPr>
          <w:p w:rsidR="00B3004F" w:rsidRPr="00D309FA" w:rsidRDefault="008166A9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76" w:type="dxa"/>
            <w:gridSpan w:val="2"/>
          </w:tcPr>
          <w:p w:rsidR="00B3004F" w:rsidRPr="00D309FA" w:rsidRDefault="00B3004F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3004F" w:rsidRPr="00D309FA" w:rsidRDefault="00B3004F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B3004F" w:rsidRPr="00D309FA" w:rsidRDefault="00B3004F" w:rsidP="00B300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С.А. Есенин «Ба</w:t>
            </w: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D309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бушкины сказки» </w:t>
            </w:r>
          </w:p>
        </w:tc>
        <w:tc>
          <w:tcPr>
            <w:tcW w:w="1053" w:type="dxa"/>
          </w:tcPr>
          <w:p w:rsidR="00B3004F" w:rsidRPr="00D309FA" w:rsidRDefault="00B3004F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004F" w:rsidRPr="00D309FA" w:rsidTr="000A689D">
        <w:tc>
          <w:tcPr>
            <w:tcW w:w="1274" w:type="dxa"/>
          </w:tcPr>
          <w:p w:rsidR="00B3004F" w:rsidRPr="00D309FA" w:rsidRDefault="008166A9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276" w:type="dxa"/>
            <w:gridSpan w:val="2"/>
          </w:tcPr>
          <w:p w:rsidR="00B3004F" w:rsidRPr="00D309FA" w:rsidRDefault="00B3004F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3004F" w:rsidRPr="00D309FA" w:rsidRDefault="00B3004F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B3004F" w:rsidRPr="00D309FA" w:rsidRDefault="00B3004F" w:rsidP="008166A9">
            <w:pP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М.И. Цветаева «Бежит тропинка </w:t>
            </w:r>
            <w:r w:rsidR="008166A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с бугорка», </w:t>
            </w:r>
            <w:r w:rsidRPr="00D309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«Наши </w:t>
            </w: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царства»</w:t>
            </w:r>
          </w:p>
        </w:tc>
        <w:tc>
          <w:tcPr>
            <w:tcW w:w="1053" w:type="dxa"/>
          </w:tcPr>
          <w:p w:rsidR="00B3004F" w:rsidRPr="00D309FA" w:rsidRDefault="00B3004F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004F" w:rsidRPr="00D309FA" w:rsidTr="000A689D">
        <w:tc>
          <w:tcPr>
            <w:tcW w:w="1274" w:type="dxa"/>
          </w:tcPr>
          <w:p w:rsidR="00B3004F" w:rsidRPr="00D309FA" w:rsidRDefault="008166A9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76" w:type="dxa"/>
            <w:gridSpan w:val="2"/>
          </w:tcPr>
          <w:p w:rsidR="00B3004F" w:rsidRPr="00D309FA" w:rsidRDefault="00B3004F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3004F" w:rsidRPr="00D309FA" w:rsidRDefault="00B3004F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B3004F" w:rsidRPr="00D309FA" w:rsidRDefault="00B3004F" w:rsidP="00B30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«Поэтическая тетрадь».</w:t>
            </w:r>
          </w:p>
        </w:tc>
        <w:tc>
          <w:tcPr>
            <w:tcW w:w="1053" w:type="dxa"/>
          </w:tcPr>
          <w:p w:rsidR="00B3004F" w:rsidRPr="00D309FA" w:rsidRDefault="00B3004F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004F" w:rsidRPr="00D309FA" w:rsidTr="00D309FA">
        <w:tc>
          <w:tcPr>
            <w:tcW w:w="12895" w:type="dxa"/>
            <w:gridSpan w:val="6"/>
          </w:tcPr>
          <w:p w:rsidR="00B3004F" w:rsidRPr="00D309FA" w:rsidRDefault="00B3004F" w:rsidP="00B30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b/>
                <w:sz w:val="24"/>
                <w:szCs w:val="24"/>
              </w:rPr>
              <w:t>Природа и мы</w:t>
            </w:r>
          </w:p>
        </w:tc>
        <w:tc>
          <w:tcPr>
            <w:tcW w:w="1053" w:type="dxa"/>
          </w:tcPr>
          <w:p w:rsidR="00B3004F" w:rsidRPr="00D309FA" w:rsidRDefault="007D3583" w:rsidP="00B30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B3004F" w:rsidRPr="00D309FA" w:rsidTr="000A689D">
        <w:tc>
          <w:tcPr>
            <w:tcW w:w="1274" w:type="dxa"/>
          </w:tcPr>
          <w:p w:rsidR="00B3004F" w:rsidRPr="00D309FA" w:rsidRDefault="008166A9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76" w:type="dxa"/>
            <w:gridSpan w:val="2"/>
          </w:tcPr>
          <w:p w:rsidR="00B3004F" w:rsidRPr="00D309FA" w:rsidRDefault="00B3004F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3004F" w:rsidRPr="00D309FA" w:rsidRDefault="00B3004F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B3004F" w:rsidRPr="00D309FA" w:rsidRDefault="00B3004F" w:rsidP="00B300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Д.Н. </w:t>
            </w:r>
            <w:proofErr w:type="spellStart"/>
            <w:proofErr w:type="gramStart"/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Мамин-Сибиряк</w:t>
            </w:r>
            <w:proofErr w:type="spellEnd"/>
            <w:proofErr w:type="gramEnd"/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«Приёмыш» </w:t>
            </w:r>
          </w:p>
        </w:tc>
        <w:tc>
          <w:tcPr>
            <w:tcW w:w="1053" w:type="dxa"/>
          </w:tcPr>
          <w:p w:rsidR="00B3004F" w:rsidRPr="00D309FA" w:rsidRDefault="00B3004F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004F" w:rsidRPr="00D309FA" w:rsidTr="000A689D">
        <w:tc>
          <w:tcPr>
            <w:tcW w:w="1274" w:type="dxa"/>
          </w:tcPr>
          <w:p w:rsidR="00B3004F" w:rsidRPr="00D309FA" w:rsidRDefault="008166A9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276" w:type="dxa"/>
            <w:gridSpan w:val="2"/>
          </w:tcPr>
          <w:p w:rsidR="00B3004F" w:rsidRPr="00D309FA" w:rsidRDefault="00B3004F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3004F" w:rsidRPr="00D309FA" w:rsidRDefault="00B3004F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B3004F" w:rsidRPr="00D309FA" w:rsidRDefault="00B3004F" w:rsidP="00B300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Д.Н. </w:t>
            </w:r>
            <w:proofErr w:type="spellStart"/>
            <w:proofErr w:type="gramStart"/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Мамин-Сибиряк</w:t>
            </w:r>
            <w:proofErr w:type="spellEnd"/>
            <w:proofErr w:type="gramEnd"/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«Приёмыш» </w:t>
            </w:r>
          </w:p>
        </w:tc>
        <w:tc>
          <w:tcPr>
            <w:tcW w:w="1053" w:type="dxa"/>
          </w:tcPr>
          <w:p w:rsidR="00B3004F" w:rsidRPr="00D309FA" w:rsidRDefault="00B3004F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004F" w:rsidRPr="00D309FA" w:rsidTr="000A689D">
        <w:tc>
          <w:tcPr>
            <w:tcW w:w="1274" w:type="dxa"/>
          </w:tcPr>
          <w:p w:rsidR="00B3004F" w:rsidRPr="00D309FA" w:rsidRDefault="008166A9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76" w:type="dxa"/>
            <w:gridSpan w:val="2"/>
          </w:tcPr>
          <w:p w:rsidR="00B3004F" w:rsidRPr="00D309FA" w:rsidRDefault="00B3004F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3004F" w:rsidRPr="00D309FA" w:rsidRDefault="00B3004F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B3004F" w:rsidRPr="00D309FA" w:rsidRDefault="00B3004F" w:rsidP="00B3004F">
            <w:pPr>
              <w:shd w:val="clear" w:color="auto" w:fill="FFFFFF"/>
              <w:tabs>
                <w:tab w:val="left" w:pos="2478"/>
              </w:tabs>
              <w:ind w:left="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А.И. Куприн. </w:t>
            </w:r>
            <w:r w:rsidRPr="00D309F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«Барбос и </w:t>
            </w:r>
            <w:proofErr w:type="spellStart"/>
            <w:r w:rsidRPr="00D309F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Жуль</w:t>
            </w:r>
            <w:r w:rsidRPr="00D309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ка</w:t>
            </w:r>
            <w:proofErr w:type="spellEnd"/>
            <w:r w:rsidRPr="00D309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053" w:type="dxa"/>
          </w:tcPr>
          <w:p w:rsidR="00B3004F" w:rsidRPr="00D309FA" w:rsidRDefault="00B3004F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004F" w:rsidRPr="00D309FA" w:rsidTr="000A689D">
        <w:tc>
          <w:tcPr>
            <w:tcW w:w="1274" w:type="dxa"/>
          </w:tcPr>
          <w:p w:rsidR="00B3004F" w:rsidRPr="00D309FA" w:rsidRDefault="008166A9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276" w:type="dxa"/>
            <w:gridSpan w:val="2"/>
          </w:tcPr>
          <w:p w:rsidR="00B3004F" w:rsidRPr="00D309FA" w:rsidRDefault="00B3004F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3004F" w:rsidRPr="00D309FA" w:rsidRDefault="00B3004F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B3004F" w:rsidRPr="00D309FA" w:rsidRDefault="008166A9" w:rsidP="00B300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А.И. Куприн. «Барбос и </w:t>
            </w:r>
            <w:proofErr w:type="spellStart"/>
            <w:r w:rsidRPr="00816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Жулька</w:t>
            </w:r>
            <w:proofErr w:type="spellEnd"/>
            <w:r w:rsidRPr="00816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53" w:type="dxa"/>
          </w:tcPr>
          <w:p w:rsidR="00B3004F" w:rsidRPr="00D309FA" w:rsidRDefault="00B3004F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004F" w:rsidRPr="00D309FA" w:rsidTr="000A689D">
        <w:tc>
          <w:tcPr>
            <w:tcW w:w="1274" w:type="dxa"/>
          </w:tcPr>
          <w:p w:rsidR="00B3004F" w:rsidRPr="00D309FA" w:rsidRDefault="008166A9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gridSpan w:val="2"/>
          </w:tcPr>
          <w:p w:rsidR="00B3004F" w:rsidRPr="00D309FA" w:rsidRDefault="00B3004F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3004F" w:rsidRPr="00D309FA" w:rsidRDefault="00B3004F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B3004F" w:rsidRPr="00D309FA" w:rsidRDefault="00B3004F" w:rsidP="00B300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9F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М.М. Пришвин</w:t>
            </w: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«Выскочка» </w:t>
            </w:r>
          </w:p>
        </w:tc>
        <w:tc>
          <w:tcPr>
            <w:tcW w:w="1053" w:type="dxa"/>
          </w:tcPr>
          <w:p w:rsidR="00B3004F" w:rsidRPr="00D309FA" w:rsidRDefault="00B3004F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004F" w:rsidRPr="00D309FA" w:rsidTr="000A689D">
        <w:tc>
          <w:tcPr>
            <w:tcW w:w="1274" w:type="dxa"/>
          </w:tcPr>
          <w:p w:rsidR="00B3004F" w:rsidRPr="00D309FA" w:rsidRDefault="008166A9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1276" w:type="dxa"/>
            <w:gridSpan w:val="2"/>
          </w:tcPr>
          <w:p w:rsidR="00B3004F" w:rsidRPr="00D309FA" w:rsidRDefault="00B3004F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3004F" w:rsidRPr="00D309FA" w:rsidRDefault="00B3004F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B3004F" w:rsidRPr="00D309FA" w:rsidRDefault="00B3004F" w:rsidP="00B300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9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Е.И. </w:t>
            </w:r>
            <w:proofErr w:type="spellStart"/>
            <w:r w:rsidRPr="00D309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Чару</w:t>
            </w: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шин</w:t>
            </w:r>
            <w:proofErr w:type="spellEnd"/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«Кабан» </w:t>
            </w:r>
          </w:p>
        </w:tc>
        <w:tc>
          <w:tcPr>
            <w:tcW w:w="1053" w:type="dxa"/>
          </w:tcPr>
          <w:p w:rsidR="00B3004F" w:rsidRPr="00D309FA" w:rsidRDefault="00B3004F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004F" w:rsidRPr="00D309FA" w:rsidTr="000A689D">
        <w:tc>
          <w:tcPr>
            <w:tcW w:w="1274" w:type="dxa"/>
          </w:tcPr>
          <w:p w:rsidR="00B3004F" w:rsidRPr="00D309FA" w:rsidRDefault="008166A9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  <w:gridSpan w:val="2"/>
          </w:tcPr>
          <w:p w:rsidR="00B3004F" w:rsidRPr="00D309FA" w:rsidRDefault="00B3004F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3004F" w:rsidRPr="00D309FA" w:rsidRDefault="00B3004F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B3004F" w:rsidRPr="00D309FA" w:rsidRDefault="00B3004F" w:rsidP="00B300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9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В.П. Астафьев «</w:t>
            </w:r>
            <w:proofErr w:type="spellStart"/>
            <w:r w:rsidRPr="00D309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Стрижо</w:t>
            </w: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нок</w:t>
            </w:r>
            <w:proofErr w:type="spellEnd"/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Скрип» </w:t>
            </w:r>
          </w:p>
        </w:tc>
        <w:tc>
          <w:tcPr>
            <w:tcW w:w="1053" w:type="dxa"/>
          </w:tcPr>
          <w:p w:rsidR="00B3004F" w:rsidRPr="00D309FA" w:rsidRDefault="00B3004F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004F" w:rsidRPr="00D309FA" w:rsidTr="000A689D">
        <w:tc>
          <w:tcPr>
            <w:tcW w:w="1274" w:type="dxa"/>
          </w:tcPr>
          <w:p w:rsidR="00B3004F" w:rsidRPr="00D309FA" w:rsidRDefault="008166A9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276" w:type="dxa"/>
            <w:gridSpan w:val="2"/>
          </w:tcPr>
          <w:p w:rsidR="00B3004F" w:rsidRPr="00D309FA" w:rsidRDefault="00B3004F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3004F" w:rsidRPr="00D309FA" w:rsidRDefault="00B3004F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B3004F" w:rsidRPr="00D309FA" w:rsidRDefault="00B3004F" w:rsidP="00B300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9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В.П. Астафьев «</w:t>
            </w:r>
            <w:proofErr w:type="spellStart"/>
            <w:r w:rsidRPr="00D309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Стрижо</w:t>
            </w: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нок</w:t>
            </w:r>
            <w:proofErr w:type="spellEnd"/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Скрип».</w:t>
            </w:r>
          </w:p>
        </w:tc>
        <w:tc>
          <w:tcPr>
            <w:tcW w:w="1053" w:type="dxa"/>
          </w:tcPr>
          <w:p w:rsidR="00B3004F" w:rsidRPr="00D309FA" w:rsidRDefault="00B3004F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004F" w:rsidRPr="00D309FA" w:rsidTr="000A689D">
        <w:tc>
          <w:tcPr>
            <w:tcW w:w="1274" w:type="dxa"/>
          </w:tcPr>
          <w:p w:rsidR="00B3004F" w:rsidRPr="00D309FA" w:rsidRDefault="008166A9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276" w:type="dxa"/>
            <w:gridSpan w:val="2"/>
          </w:tcPr>
          <w:p w:rsidR="00B3004F" w:rsidRPr="00D309FA" w:rsidRDefault="00B3004F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3004F" w:rsidRPr="00D309FA" w:rsidRDefault="00B3004F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B3004F" w:rsidRPr="00D309FA" w:rsidRDefault="00B3004F" w:rsidP="00B300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по </w:t>
            </w:r>
            <w:r w:rsidRPr="00D309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разделу «</w:t>
            </w: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 и мы».</w:t>
            </w:r>
          </w:p>
        </w:tc>
        <w:tc>
          <w:tcPr>
            <w:tcW w:w="1053" w:type="dxa"/>
          </w:tcPr>
          <w:p w:rsidR="00B3004F" w:rsidRPr="00D309FA" w:rsidRDefault="00B3004F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004F" w:rsidRPr="00D309FA" w:rsidTr="00D309FA">
        <w:tc>
          <w:tcPr>
            <w:tcW w:w="12895" w:type="dxa"/>
            <w:gridSpan w:val="6"/>
          </w:tcPr>
          <w:p w:rsidR="00B3004F" w:rsidRPr="00D309FA" w:rsidRDefault="00B3004F" w:rsidP="00B30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b/>
                <w:sz w:val="24"/>
                <w:szCs w:val="24"/>
              </w:rPr>
              <w:t>Поэтическая тетрадь</w:t>
            </w:r>
          </w:p>
        </w:tc>
        <w:tc>
          <w:tcPr>
            <w:tcW w:w="1053" w:type="dxa"/>
          </w:tcPr>
          <w:p w:rsidR="00B3004F" w:rsidRPr="00D309FA" w:rsidRDefault="007D3583" w:rsidP="00B30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3004F" w:rsidRPr="00D309FA" w:rsidTr="000A689D">
        <w:tc>
          <w:tcPr>
            <w:tcW w:w="1274" w:type="dxa"/>
          </w:tcPr>
          <w:p w:rsidR="00B3004F" w:rsidRPr="00D309FA" w:rsidRDefault="000A689D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76" w:type="dxa"/>
            <w:gridSpan w:val="2"/>
          </w:tcPr>
          <w:p w:rsidR="00B3004F" w:rsidRPr="00D309FA" w:rsidRDefault="00B3004F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3004F" w:rsidRPr="00D309FA" w:rsidRDefault="00B3004F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B3004F" w:rsidRPr="00D309FA" w:rsidRDefault="00B3004F" w:rsidP="00B300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Б.Л. Пастернак «Золотая осень» </w:t>
            </w:r>
            <w:r w:rsidR="000A689D" w:rsidRPr="000A6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С.А. </w:t>
            </w:r>
            <w:proofErr w:type="spellStart"/>
            <w:r w:rsidR="000A689D" w:rsidRPr="000A6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Клычков</w:t>
            </w:r>
            <w:proofErr w:type="spellEnd"/>
            <w:r w:rsidR="000A689D" w:rsidRPr="000A6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«Весна в лесу»</w:t>
            </w:r>
          </w:p>
        </w:tc>
        <w:tc>
          <w:tcPr>
            <w:tcW w:w="1053" w:type="dxa"/>
          </w:tcPr>
          <w:p w:rsidR="00B3004F" w:rsidRPr="00D309FA" w:rsidRDefault="00B3004F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004F" w:rsidRPr="00D309FA" w:rsidTr="000A689D">
        <w:tc>
          <w:tcPr>
            <w:tcW w:w="1274" w:type="dxa"/>
          </w:tcPr>
          <w:p w:rsidR="00B3004F" w:rsidRPr="00D309FA" w:rsidRDefault="000A689D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276" w:type="dxa"/>
            <w:gridSpan w:val="2"/>
          </w:tcPr>
          <w:p w:rsidR="00B3004F" w:rsidRPr="00D309FA" w:rsidRDefault="00B3004F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3004F" w:rsidRPr="00D309FA" w:rsidRDefault="00B3004F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B3004F" w:rsidRPr="00D309FA" w:rsidRDefault="00B3004F" w:rsidP="00B300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Д.Б. </w:t>
            </w:r>
            <w:proofErr w:type="spellStart"/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Кедрин</w:t>
            </w:r>
            <w:proofErr w:type="spellEnd"/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«Бабье лето» </w:t>
            </w:r>
            <w:r w:rsidR="000A689D" w:rsidRPr="000A6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Н.М. Рубцов «Сентябрь»</w:t>
            </w:r>
          </w:p>
        </w:tc>
        <w:tc>
          <w:tcPr>
            <w:tcW w:w="1053" w:type="dxa"/>
          </w:tcPr>
          <w:p w:rsidR="00B3004F" w:rsidRPr="00D309FA" w:rsidRDefault="00B3004F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004F" w:rsidRPr="00D309FA" w:rsidTr="000A689D">
        <w:tc>
          <w:tcPr>
            <w:tcW w:w="1274" w:type="dxa"/>
          </w:tcPr>
          <w:p w:rsidR="00B3004F" w:rsidRPr="00D309FA" w:rsidRDefault="00B3004F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276" w:type="dxa"/>
            <w:gridSpan w:val="2"/>
          </w:tcPr>
          <w:p w:rsidR="00B3004F" w:rsidRPr="00D309FA" w:rsidRDefault="00B3004F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3004F" w:rsidRPr="00D309FA" w:rsidRDefault="00B3004F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B3004F" w:rsidRPr="00D309FA" w:rsidRDefault="00B3004F" w:rsidP="00B300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9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С.А. Есенин </w:t>
            </w: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«Лебедушка» </w:t>
            </w:r>
          </w:p>
        </w:tc>
        <w:tc>
          <w:tcPr>
            <w:tcW w:w="1053" w:type="dxa"/>
          </w:tcPr>
          <w:p w:rsidR="00B3004F" w:rsidRPr="00D309FA" w:rsidRDefault="00B3004F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004F" w:rsidRPr="00D309FA" w:rsidTr="000A689D">
        <w:tc>
          <w:tcPr>
            <w:tcW w:w="1274" w:type="dxa"/>
          </w:tcPr>
          <w:p w:rsidR="00B3004F" w:rsidRPr="00D309FA" w:rsidRDefault="00B3004F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276" w:type="dxa"/>
            <w:gridSpan w:val="2"/>
          </w:tcPr>
          <w:p w:rsidR="00B3004F" w:rsidRPr="00D309FA" w:rsidRDefault="00B3004F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3004F" w:rsidRPr="00D309FA" w:rsidRDefault="00B3004F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B3004F" w:rsidRPr="00D309FA" w:rsidRDefault="00B3004F" w:rsidP="00B30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Путешествие в мир поэзии. Обобщение по разделу «Поэтическая тетрадь».</w:t>
            </w:r>
          </w:p>
        </w:tc>
        <w:tc>
          <w:tcPr>
            <w:tcW w:w="1053" w:type="dxa"/>
          </w:tcPr>
          <w:p w:rsidR="00B3004F" w:rsidRPr="00D309FA" w:rsidRDefault="00B3004F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004F" w:rsidRPr="00D309FA" w:rsidTr="00D309FA">
        <w:tc>
          <w:tcPr>
            <w:tcW w:w="12895" w:type="dxa"/>
            <w:gridSpan w:val="6"/>
          </w:tcPr>
          <w:p w:rsidR="00B3004F" w:rsidRPr="00D309FA" w:rsidRDefault="00B3004F" w:rsidP="00B30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b/>
                <w:sz w:val="24"/>
                <w:szCs w:val="24"/>
              </w:rPr>
              <w:t>Родина</w:t>
            </w:r>
          </w:p>
        </w:tc>
        <w:tc>
          <w:tcPr>
            <w:tcW w:w="1053" w:type="dxa"/>
          </w:tcPr>
          <w:p w:rsidR="00B3004F" w:rsidRPr="00D309FA" w:rsidRDefault="007D3583" w:rsidP="00B30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0A689D" w:rsidRPr="00D309FA" w:rsidTr="000A689D">
        <w:tc>
          <w:tcPr>
            <w:tcW w:w="1274" w:type="dxa"/>
          </w:tcPr>
          <w:p w:rsidR="000A689D" w:rsidRPr="000A689D" w:rsidRDefault="000A689D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D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245" w:type="dxa"/>
          </w:tcPr>
          <w:p w:rsidR="000A689D" w:rsidRPr="000A689D" w:rsidRDefault="000A689D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0A689D" w:rsidRPr="000A689D" w:rsidRDefault="000A689D" w:rsidP="00B30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6" w:type="dxa"/>
            <w:gridSpan w:val="2"/>
          </w:tcPr>
          <w:p w:rsidR="000A689D" w:rsidRPr="000A689D" w:rsidRDefault="000A689D" w:rsidP="000A68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названием раздела. Прогнозирование содержания раздела.</w:t>
            </w:r>
          </w:p>
        </w:tc>
        <w:tc>
          <w:tcPr>
            <w:tcW w:w="1053" w:type="dxa"/>
          </w:tcPr>
          <w:p w:rsidR="000A689D" w:rsidRPr="000A689D" w:rsidRDefault="000A689D" w:rsidP="000A6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6A0D" w:rsidRPr="00D309FA" w:rsidTr="000A689D">
        <w:tc>
          <w:tcPr>
            <w:tcW w:w="1274" w:type="dxa"/>
          </w:tcPr>
          <w:p w:rsidR="00946A0D" w:rsidRPr="00D309FA" w:rsidRDefault="000A689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76" w:type="dxa"/>
            <w:gridSpan w:val="2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946A0D" w:rsidRPr="00D309FA" w:rsidRDefault="00946A0D" w:rsidP="00946A0D">
            <w:pPr>
              <w:shd w:val="clear" w:color="auto" w:fill="FFFFFF"/>
              <w:tabs>
                <w:tab w:val="left" w:pos="2478"/>
              </w:tabs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И.С. Никитин. «Русь» </w:t>
            </w:r>
          </w:p>
        </w:tc>
        <w:tc>
          <w:tcPr>
            <w:tcW w:w="1053" w:type="dxa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689D" w:rsidRPr="00D309FA" w:rsidTr="000A689D">
        <w:tc>
          <w:tcPr>
            <w:tcW w:w="1274" w:type="dxa"/>
          </w:tcPr>
          <w:p w:rsidR="000A689D" w:rsidRPr="00D309FA" w:rsidRDefault="000A689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276" w:type="dxa"/>
            <w:gridSpan w:val="2"/>
          </w:tcPr>
          <w:p w:rsidR="000A689D" w:rsidRPr="00D309FA" w:rsidRDefault="000A689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0A689D" w:rsidRPr="00D309FA" w:rsidRDefault="000A689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0A689D" w:rsidRPr="00D309FA" w:rsidRDefault="000A689D" w:rsidP="00946A0D">
            <w:pPr>
              <w:shd w:val="clear" w:color="auto" w:fill="FFFFFF"/>
              <w:tabs>
                <w:tab w:val="left" w:pos="2478"/>
              </w:tabs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И.С. Никитин. «Русь»</w:t>
            </w:r>
          </w:p>
        </w:tc>
        <w:tc>
          <w:tcPr>
            <w:tcW w:w="1053" w:type="dxa"/>
          </w:tcPr>
          <w:p w:rsidR="000A689D" w:rsidRPr="00D309FA" w:rsidRDefault="000A689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6A0D" w:rsidRPr="00D309FA" w:rsidTr="000A689D">
        <w:tc>
          <w:tcPr>
            <w:tcW w:w="1274" w:type="dxa"/>
          </w:tcPr>
          <w:p w:rsidR="00946A0D" w:rsidRPr="00D309FA" w:rsidRDefault="000A689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276" w:type="dxa"/>
            <w:gridSpan w:val="2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946A0D" w:rsidRPr="00D309FA" w:rsidRDefault="00946A0D" w:rsidP="00946A0D">
            <w:pPr>
              <w:shd w:val="clear" w:color="auto" w:fill="FFFFFF"/>
              <w:tabs>
                <w:tab w:val="left" w:pos="2478"/>
              </w:tabs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С.Д. Дрожжин. «Родине» </w:t>
            </w:r>
          </w:p>
        </w:tc>
        <w:tc>
          <w:tcPr>
            <w:tcW w:w="1053" w:type="dxa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6A0D" w:rsidRPr="00D309FA" w:rsidTr="000A689D">
        <w:tc>
          <w:tcPr>
            <w:tcW w:w="1274" w:type="dxa"/>
          </w:tcPr>
          <w:p w:rsidR="00946A0D" w:rsidRPr="00D309FA" w:rsidRDefault="000A689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276" w:type="dxa"/>
            <w:gridSpan w:val="2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946A0D" w:rsidRPr="00D309FA" w:rsidRDefault="00946A0D" w:rsidP="00946A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9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А.В. </w:t>
            </w:r>
            <w:proofErr w:type="spellStart"/>
            <w:r w:rsidRPr="00D309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Жигулин</w:t>
            </w:r>
            <w:proofErr w:type="spellEnd"/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«О, Родина! </w:t>
            </w:r>
            <w:r w:rsidRPr="00D309F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 неярком бле</w:t>
            </w: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ске» </w:t>
            </w:r>
          </w:p>
        </w:tc>
        <w:tc>
          <w:tcPr>
            <w:tcW w:w="1053" w:type="dxa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6A0D" w:rsidRPr="00D309FA" w:rsidTr="000A689D">
        <w:tc>
          <w:tcPr>
            <w:tcW w:w="1274" w:type="dxa"/>
          </w:tcPr>
          <w:p w:rsidR="00946A0D" w:rsidRPr="00D309FA" w:rsidRDefault="000A689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276" w:type="dxa"/>
            <w:gridSpan w:val="2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946A0D" w:rsidRPr="00D309FA" w:rsidRDefault="000A689D" w:rsidP="00946A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Поэтический вечер</w:t>
            </w:r>
          </w:p>
        </w:tc>
        <w:tc>
          <w:tcPr>
            <w:tcW w:w="1053" w:type="dxa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6A0D" w:rsidRPr="00D309FA" w:rsidTr="000A689D">
        <w:tc>
          <w:tcPr>
            <w:tcW w:w="1274" w:type="dxa"/>
          </w:tcPr>
          <w:p w:rsidR="00946A0D" w:rsidRPr="00D309FA" w:rsidRDefault="000A689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76" w:type="dxa"/>
            <w:gridSpan w:val="2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946A0D" w:rsidRPr="00D309FA" w:rsidRDefault="00946A0D" w:rsidP="00946A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Родине. Проект: «Они защищали Родину» </w:t>
            </w:r>
          </w:p>
        </w:tc>
        <w:tc>
          <w:tcPr>
            <w:tcW w:w="1053" w:type="dxa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6A0D" w:rsidRPr="00D309FA" w:rsidTr="000A689D">
        <w:tc>
          <w:tcPr>
            <w:tcW w:w="1274" w:type="dxa"/>
          </w:tcPr>
          <w:p w:rsidR="00946A0D" w:rsidRPr="00D309FA" w:rsidRDefault="000A689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276" w:type="dxa"/>
            <w:gridSpan w:val="2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946A0D" w:rsidRPr="00D309FA" w:rsidRDefault="00946A0D" w:rsidP="00946A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по </w:t>
            </w:r>
            <w:r w:rsidRPr="00D309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разделу «</w:t>
            </w:r>
            <w:r w:rsidRPr="00D3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Родина».</w:t>
            </w:r>
          </w:p>
        </w:tc>
        <w:tc>
          <w:tcPr>
            <w:tcW w:w="1053" w:type="dxa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6A0D" w:rsidRPr="00D309FA" w:rsidTr="00D309FA">
        <w:tc>
          <w:tcPr>
            <w:tcW w:w="12895" w:type="dxa"/>
            <w:gridSpan w:val="6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b/>
                <w:sz w:val="24"/>
                <w:szCs w:val="24"/>
              </w:rPr>
              <w:t>Страна Фантазия</w:t>
            </w:r>
          </w:p>
        </w:tc>
        <w:tc>
          <w:tcPr>
            <w:tcW w:w="1053" w:type="dxa"/>
          </w:tcPr>
          <w:p w:rsidR="00946A0D" w:rsidRPr="00D309FA" w:rsidRDefault="007D3583" w:rsidP="00946A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0A689D" w:rsidRPr="00D309FA" w:rsidTr="000A689D">
        <w:tc>
          <w:tcPr>
            <w:tcW w:w="1274" w:type="dxa"/>
          </w:tcPr>
          <w:p w:rsidR="000A689D" w:rsidRPr="00D309FA" w:rsidRDefault="000A689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276" w:type="dxa"/>
            <w:gridSpan w:val="2"/>
          </w:tcPr>
          <w:p w:rsidR="000A689D" w:rsidRPr="00D309FA" w:rsidRDefault="000A689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0A689D" w:rsidRPr="00D309FA" w:rsidRDefault="000A689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0A689D" w:rsidRPr="00D309FA" w:rsidRDefault="000A689D" w:rsidP="00946A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89D">
              <w:rPr>
                <w:rFonts w:ascii="Times New Roman" w:hAnsi="Times New Roman" w:cs="Times New Roman"/>
                <w:sz w:val="24"/>
                <w:szCs w:val="24"/>
              </w:rPr>
              <w:t>Знакомство с названием раздела. Прогнозирование содержания раздела.</w:t>
            </w:r>
          </w:p>
        </w:tc>
        <w:tc>
          <w:tcPr>
            <w:tcW w:w="1053" w:type="dxa"/>
          </w:tcPr>
          <w:p w:rsidR="000A689D" w:rsidRPr="00D309FA" w:rsidRDefault="000A689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6A0D" w:rsidRPr="00D309FA" w:rsidTr="000A689D">
        <w:tc>
          <w:tcPr>
            <w:tcW w:w="1274" w:type="dxa"/>
          </w:tcPr>
          <w:p w:rsidR="00946A0D" w:rsidRPr="00D309FA" w:rsidRDefault="000A689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276" w:type="dxa"/>
            <w:gridSpan w:val="2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946A0D" w:rsidRPr="00D309FA" w:rsidRDefault="00946A0D" w:rsidP="00946A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Е. С. Велтистов «Приключения Электроника»</w:t>
            </w:r>
          </w:p>
        </w:tc>
        <w:tc>
          <w:tcPr>
            <w:tcW w:w="1053" w:type="dxa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6A0D" w:rsidRPr="00D309FA" w:rsidTr="000A689D">
        <w:tc>
          <w:tcPr>
            <w:tcW w:w="1274" w:type="dxa"/>
          </w:tcPr>
          <w:p w:rsidR="00946A0D" w:rsidRPr="00D309FA" w:rsidRDefault="000A689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276" w:type="dxa"/>
            <w:gridSpan w:val="2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946A0D" w:rsidRPr="00D309FA" w:rsidRDefault="00946A0D" w:rsidP="00946A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Е. С. Велтистов «Приключения Электроника»</w:t>
            </w:r>
          </w:p>
        </w:tc>
        <w:tc>
          <w:tcPr>
            <w:tcW w:w="1053" w:type="dxa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6A0D" w:rsidRPr="00D309FA" w:rsidTr="000A689D">
        <w:tc>
          <w:tcPr>
            <w:tcW w:w="1274" w:type="dxa"/>
          </w:tcPr>
          <w:p w:rsidR="00946A0D" w:rsidRPr="00D309FA" w:rsidRDefault="000A689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76" w:type="dxa"/>
            <w:gridSpan w:val="2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946A0D" w:rsidRPr="00D309FA" w:rsidRDefault="00946A0D" w:rsidP="00946A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 xml:space="preserve">Кир </w:t>
            </w:r>
            <w:proofErr w:type="spellStart"/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Булычёв</w:t>
            </w:r>
            <w:proofErr w:type="spellEnd"/>
            <w:r w:rsidRPr="00D309FA">
              <w:rPr>
                <w:rFonts w:ascii="Times New Roman" w:hAnsi="Times New Roman" w:cs="Times New Roman"/>
                <w:sz w:val="24"/>
                <w:szCs w:val="24"/>
              </w:rPr>
              <w:t xml:space="preserve"> «Путешествие Алисы»</w:t>
            </w:r>
          </w:p>
        </w:tc>
        <w:tc>
          <w:tcPr>
            <w:tcW w:w="1053" w:type="dxa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6A0D" w:rsidRPr="00D309FA" w:rsidTr="000A689D">
        <w:tc>
          <w:tcPr>
            <w:tcW w:w="1274" w:type="dxa"/>
          </w:tcPr>
          <w:p w:rsidR="00946A0D" w:rsidRPr="00D309FA" w:rsidRDefault="000A689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276" w:type="dxa"/>
            <w:gridSpan w:val="2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946A0D" w:rsidRPr="00D309FA" w:rsidRDefault="00946A0D" w:rsidP="00946A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 xml:space="preserve">Кир </w:t>
            </w:r>
            <w:proofErr w:type="spellStart"/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Булычёв</w:t>
            </w:r>
            <w:proofErr w:type="spellEnd"/>
            <w:r w:rsidRPr="00D309FA">
              <w:rPr>
                <w:rFonts w:ascii="Times New Roman" w:hAnsi="Times New Roman" w:cs="Times New Roman"/>
                <w:sz w:val="24"/>
                <w:szCs w:val="24"/>
              </w:rPr>
              <w:t xml:space="preserve"> «Путешествие Алисы»</w:t>
            </w:r>
          </w:p>
        </w:tc>
        <w:tc>
          <w:tcPr>
            <w:tcW w:w="1053" w:type="dxa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6A0D" w:rsidRPr="00D309FA" w:rsidTr="000A689D">
        <w:tc>
          <w:tcPr>
            <w:tcW w:w="1274" w:type="dxa"/>
          </w:tcPr>
          <w:p w:rsidR="00946A0D" w:rsidRPr="00D309FA" w:rsidRDefault="000A689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276" w:type="dxa"/>
            <w:gridSpan w:val="2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946A0D" w:rsidRPr="00D309FA" w:rsidRDefault="00946A0D" w:rsidP="00946A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«Страна Фантазия».</w:t>
            </w:r>
          </w:p>
        </w:tc>
        <w:tc>
          <w:tcPr>
            <w:tcW w:w="1053" w:type="dxa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6A0D" w:rsidRPr="00D309FA" w:rsidTr="00D309FA">
        <w:tc>
          <w:tcPr>
            <w:tcW w:w="12895" w:type="dxa"/>
            <w:gridSpan w:val="6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b/>
                <w:sz w:val="24"/>
                <w:szCs w:val="24"/>
              </w:rPr>
              <w:t>Зарубежная литература</w:t>
            </w:r>
          </w:p>
        </w:tc>
        <w:tc>
          <w:tcPr>
            <w:tcW w:w="1053" w:type="dxa"/>
          </w:tcPr>
          <w:p w:rsidR="00946A0D" w:rsidRPr="00D309FA" w:rsidRDefault="007D3583" w:rsidP="00946A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946A0D" w:rsidRPr="00D309FA" w:rsidTr="000A689D">
        <w:tc>
          <w:tcPr>
            <w:tcW w:w="1274" w:type="dxa"/>
          </w:tcPr>
          <w:p w:rsidR="00946A0D" w:rsidRPr="00D309FA" w:rsidRDefault="003F6E3B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276" w:type="dxa"/>
            <w:gridSpan w:val="2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946A0D" w:rsidRPr="00D309FA" w:rsidRDefault="00946A0D" w:rsidP="00946A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Д. Свифт. «Путешествие Гулливера»</w:t>
            </w:r>
          </w:p>
        </w:tc>
        <w:tc>
          <w:tcPr>
            <w:tcW w:w="1053" w:type="dxa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6A0D" w:rsidRPr="00D309FA" w:rsidTr="000A689D">
        <w:tc>
          <w:tcPr>
            <w:tcW w:w="1274" w:type="dxa"/>
          </w:tcPr>
          <w:p w:rsidR="00946A0D" w:rsidRPr="00D309FA" w:rsidRDefault="003F6E3B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276" w:type="dxa"/>
            <w:gridSpan w:val="2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946A0D" w:rsidRPr="00D309FA" w:rsidRDefault="00946A0D" w:rsidP="00946A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Г.Х. Андерсен «Русалочка»</w:t>
            </w:r>
          </w:p>
        </w:tc>
        <w:tc>
          <w:tcPr>
            <w:tcW w:w="1053" w:type="dxa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6A0D" w:rsidRPr="00D309FA" w:rsidTr="000A689D">
        <w:tc>
          <w:tcPr>
            <w:tcW w:w="1274" w:type="dxa"/>
          </w:tcPr>
          <w:p w:rsidR="00946A0D" w:rsidRPr="00D309FA" w:rsidRDefault="003F6E3B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276" w:type="dxa"/>
            <w:gridSpan w:val="2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946A0D" w:rsidRPr="00D309FA" w:rsidRDefault="00946A0D" w:rsidP="00946A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Г.Х. Андерсен «Русалочка»</w:t>
            </w:r>
          </w:p>
        </w:tc>
        <w:tc>
          <w:tcPr>
            <w:tcW w:w="1053" w:type="dxa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6A0D" w:rsidRPr="00D309FA" w:rsidTr="000A689D">
        <w:tc>
          <w:tcPr>
            <w:tcW w:w="1274" w:type="dxa"/>
          </w:tcPr>
          <w:p w:rsidR="00946A0D" w:rsidRPr="00D309FA" w:rsidRDefault="003F6E3B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276" w:type="dxa"/>
            <w:gridSpan w:val="2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946A0D" w:rsidRPr="00D309FA" w:rsidRDefault="00946A0D" w:rsidP="00946A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Г.Х. Андерсен «Русалочка»</w:t>
            </w:r>
          </w:p>
        </w:tc>
        <w:tc>
          <w:tcPr>
            <w:tcW w:w="1053" w:type="dxa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6A0D" w:rsidRPr="00D309FA" w:rsidTr="000A689D">
        <w:tc>
          <w:tcPr>
            <w:tcW w:w="1274" w:type="dxa"/>
          </w:tcPr>
          <w:p w:rsidR="00946A0D" w:rsidRPr="00D309FA" w:rsidRDefault="003F6E3B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276" w:type="dxa"/>
            <w:gridSpan w:val="2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946A0D" w:rsidRPr="00D309FA" w:rsidRDefault="00946A0D" w:rsidP="00946A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 xml:space="preserve">М. Твен «Приключения Тома </w:t>
            </w:r>
            <w:proofErr w:type="spellStart"/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Сойера</w:t>
            </w:r>
            <w:proofErr w:type="spellEnd"/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53" w:type="dxa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6A0D" w:rsidRPr="00D309FA" w:rsidTr="000A689D">
        <w:tc>
          <w:tcPr>
            <w:tcW w:w="1274" w:type="dxa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1276" w:type="dxa"/>
            <w:gridSpan w:val="2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946A0D" w:rsidRPr="00D309FA" w:rsidRDefault="00946A0D" w:rsidP="00946A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С. Лагерлеф «Святая ночь»</w:t>
            </w:r>
          </w:p>
        </w:tc>
        <w:tc>
          <w:tcPr>
            <w:tcW w:w="1053" w:type="dxa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6A0D" w:rsidRPr="00D309FA" w:rsidTr="000A689D">
        <w:tc>
          <w:tcPr>
            <w:tcW w:w="1274" w:type="dxa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276" w:type="dxa"/>
            <w:gridSpan w:val="2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946A0D" w:rsidRPr="00D309FA" w:rsidRDefault="00946A0D" w:rsidP="00946A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С. Лагерлеф «Святая ночь»</w:t>
            </w:r>
          </w:p>
        </w:tc>
        <w:tc>
          <w:tcPr>
            <w:tcW w:w="1053" w:type="dxa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6A0D" w:rsidRPr="00D309FA" w:rsidTr="000A689D">
        <w:tc>
          <w:tcPr>
            <w:tcW w:w="1274" w:type="dxa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2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946A0D" w:rsidRPr="00D309FA" w:rsidRDefault="00946A0D" w:rsidP="00946A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 xml:space="preserve">С. Лагерлеф «В </w:t>
            </w:r>
            <w:proofErr w:type="spellStart"/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Назарете</w:t>
            </w:r>
            <w:proofErr w:type="spellEnd"/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53" w:type="dxa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6A0D" w:rsidRPr="00D309FA" w:rsidTr="000A689D">
        <w:tc>
          <w:tcPr>
            <w:tcW w:w="1274" w:type="dxa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276" w:type="dxa"/>
            <w:gridSpan w:val="2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946A0D" w:rsidRPr="00D309FA" w:rsidRDefault="00946A0D" w:rsidP="00946A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 xml:space="preserve">С. Лагерлеф «В </w:t>
            </w:r>
            <w:proofErr w:type="spellStart"/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Назарете</w:t>
            </w:r>
            <w:proofErr w:type="spellEnd"/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53" w:type="dxa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6A0D" w:rsidRPr="00D309FA" w:rsidTr="000A689D">
        <w:tc>
          <w:tcPr>
            <w:tcW w:w="1274" w:type="dxa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276" w:type="dxa"/>
            <w:gridSpan w:val="2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6" w:type="dxa"/>
          </w:tcPr>
          <w:p w:rsidR="00946A0D" w:rsidRPr="00D309FA" w:rsidRDefault="00946A0D" w:rsidP="00946A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разделу «Зарубежная литература» </w:t>
            </w:r>
          </w:p>
        </w:tc>
        <w:tc>
          <w:tcPr>
            <w:tcW w:w="1053" w:type="dxa"/>
          </w:tcPr>
          <w:p w:rsidR="00946A0D" w:rsidRPr="00D309FA" w:rsidRDefault="00946A0D" w:rsidP="00946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74994" w:rsidRDefault="00674994">
      <w:pPr>
        <w:rPr>
          <w:rFonts w:ascii="Times New Roman" w:hAnsi="Times New Roman" w:cs="Times New Roman"/>
          <w:sz w:val="24"/>
          <w:szCs w:val="24"/>
        </w:rPr>
      </w:pPr>
    </w:p>
    <w:p w:rsidR="008D301D" w:rsidRPr="00FA4BF1" w:rsidRDefault="008D301D" w:rsidP="008D301D">
      <w:pPr>
        <w:spacing w:after="0" w:line="242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A4B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Лист корректировки Рабочей программы</w:t>
      </w:r>
    </w:p>
    <w:p w:rsidR="008D301D" w:rsidRPr="00FA4BF1" w:rsidRDefault="008D301D" w:rsidP="008D301D">
      <w:pPr>
        <w:spacing w:after="0" w:line="242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110"/>
        <w:tblW w:w="14034" w:type="dxa"/>
        <w:tblInd w:w="-34" w:type="dxa"/>
        <w:tblLayout w:type="fixed"/>
        <w:tblLook w:val="04A0"/>
      </w:tblPr>
      <w:tblGrid>
        <w:gridCol w:w="1135"/>
        <w:gridCol w:w="1588"/>
        <w:gridCol w:w="1672"/>
        <w:gridCol w:w="2693"/>
        <w:gridCol w:w="3260"/>
        <w:gridCol w:w="1985"/>
        <w:gridCol w:w="1701"/>
      </w:tblGrid>
      <w:tr w:rsidR="008D301D" w:rsidRPr="00FA4BF1" w:rsidTr="001A62E6">
        <w:tc>
          <w:tcPr>
            <w:tcW w:w="1135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урока </w:t>
            </w:r>
          </w:p>
        </w:tc>
        <w:tc>
          <w:tcPr>
            <w:tcW w:w="1588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672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проведения</w:t>
            </w:r>
          </w:p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D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фактич</w:t>
            </w:r>
            <w:proofErr w:type="spellEnd"/>
            <w:r w:rsidRPr="008D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Причина внесения изменений</w:t>
            </w:r>
          </w:p>
        </w:tc>
        <w:tc>
          <w:tcPr>
            <w:tcW w:w="3260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Корректирующие мероприятия</w:t>
            </w:r>
          </w:p>
        </w:tc>
        <w:tc>
          <w:tcPr>
            <w:tcW w:w="1985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Подпись внёсшего изменения</w:t>
            </w:r>
          </w:p>
        </w:tc>
        <w:tc>
          <w:tcPr>
            <w:tcW w:w="1701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Подпись зам. директора по УВР</w:t>
            </w:r>
          </w:p>
        </w:tc>
      </w:tr>
      <w:tr w:rsidR="008D301D" w:rsidRPr="00FA4BF1" w:rsidTr="001A62E6">
        <w:tc>
          <w:tcPr>
            <w:tcW w:w="1135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301D" w:rsidRPr="00FA4BF1" w:rsidTr="001A62E6">
        <w:tc>
          <w:tcPr>
            <w:tcW w:w="1135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301D" w:rsidRPr="00FA4BF1" w:rsidTr="001A62E6">
        <w:trPr>
          <w:trHeight w:val="70"/>
        </w:trPr>
        <w:tc>
          <w:tcPr>
            <w:tcW w:w="1135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301D" w:rsidRPr="00FA4BF1" w:rsidTr="001A62E6">
        <w:trPr>
          <w:trHeight w:val="70"/>
        </w:trPr>
        <w:tc>
          <w:tcPr>
            <w:tcW w:w="1135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301D" w:rsidRPr="00FA4BF1" w:rsidTr="001A62E6">
        <w:trPr>
          <w:trHeight w:val="70"/>
        </w:trPr>
        <w:tc>
          <w:tcPr>
            <w:tcW w:w="1135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301D" w:rsidRPr="00FA4BF1" w:rsidTr="001A62E6">
        <w:trPr>
          <w:trHeight w:val="70"/>
        </w:trPr>
        <w:tc>
          <w:tcPr>
            <w:tcW w:w="1135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301D" w:rsidRPr="00FA4BF1" w:rsidTr="001A62E6">
        <w:trPr>
          <w:trHeight w:val="70"/>
        </w:trPr>
        <w:tc>
          <w:tcPr>
            <w:tcW w:w="1135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301D" w:rsidRPr="00FA4BF1" w:rsidTr="001A62E6">
        <w:trPr>
          <w:trHeight w:val="70"/>
        </w:trPr>
        <w:tc>
          <w:tcPr>
            <w:tcW w:w="1135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301D" w:rsidRPr="008D301D" w:rsidRDefault="008D301D" w:rsidP="001A62E6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D301D" w:rsidRDefault="008D301D" w:rsidP="008D301D">
      <w:pPr>
        <w:spacing w:after="289"/>
        <w:ind w:left="10" w:right="5803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D301D" w:rsidRDefault="008D301D" w:rsidP="008D301D">
      <w:pPr>
        <w:spacing w:after="289"/>
        <w:ind w:left="10" w:right="5803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D301D" w:rsidRPr="00D309FA" w:rsidRDefault="008D301D">
      <w:pPr>
        <w:rPr>
          <w:rFonts w:ascii="Times New Roman" w:hAnsi="Times New Roman" w:cs="Times New Roman"/>
          <w:sz w:val="24"/>
          <w:szCs w:val="24"/>
        </w:rPr>
      </w:pPr>
    </w:p>
    <w:sectPr w:rsidR="008D301D" w:rsidRPr="00D309FA" w:rsidSect="00D9433A"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compat/>
  <w:rsids>
    <w:rsidRoot w:val="00D9433A"/>
    <w:rsid w:val="000A689D"/>
    <w:rsid w:val="00122FE5"/>
    <w:rsid w:val="00220A6A"/>
    <w:rsid w:val="003F6E3B"/>
    <w:rsid w:val="00427DF9"/>
    <w:rsid w:val="005E4304"/>
    <w:rsid w:val="00674994"/>
    <w:rsid w:val="007D3583"/>
    <w:rsid w:val="008166A9"/>
    <w:rsid w:val="0088223C"/>
    <w:rsid w:val="008D301D"/>
    <w:rsid w:val="00946A0D"/>
    <w:rsid w:val="00A24221"/>
    <w:rsid w:val="00A33C00"/>
    <w:rsid w:val="00A35B9F"/>
    <w:rsid w:val="00B3004F"/>
    <w:rsid w:val="00C04807"/>
    <w:rsid w:val="00D309FA"/>
    <w:rsid w:val="00D9433A"/>
    <w:rsid w:val="00F52B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33A"/>
  </w:style>
  <w:style w:type="paragraph" w:styleId="1">
    <w:name w:val="heading 1"/>
    <w:basedOn w:val="a"/>
    <w:next w:val="a"/>
    <w:link w:val="10"/>
    <w:uiPriority w:val="9"/>
    <w:qFormat/>
    <w:rsid w:val="008822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8223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8223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8223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88223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88223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88223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88223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88223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822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822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8223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8223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88223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88223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88223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88223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88223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88223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88223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88223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88223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ubtle Emphasis"/>
    <w:basedOn w:val="a0"/>
    <w:uiPriority w:val="19"/>
    <w:qFormat/>
    <w:rsid w:val="0088223C"/>
    <w:rPr>
      <w:i/>
      <w:iCs/>
      <w:color w:val="808080" w:themeColor="text1" w:themeTint="7F"/>
    </w:rPr>
  </w:style>
  <w:style w:type="character" w:styleId="a8">
    <w:name w:val="Emphasis"/>
    <w:basedOn w:val="a0"/>
    <w:uiPriority w:val="20"/>
    <w:qFormat/>
    <w:rsid w:val="0088223C"/>
    <w:rPr>
      <w:i/>
      <w:iCs/>
    </w:rPr>
  </w:style>
  <w:style w:type="character" w:styleId="a9">
    <w:name w:val="Intense Emphasis"/>
    <w:basedOn w:val="a0"/>
    <w:uiPriority w:val="21"/>
    <w:qFormat/>
    <w:rsid w:val="0088223C"/>
    <w:rPr>
      <w:b/>
      <w:bCs/>
      <w:i/>
      <w:iCs/>
      <w:color w:val="4F81BD" w:themeColor="accent1"/>
    </w:rPr>
  </w:style>
  <w:style w:type="character" w:styleId="aa">
    <w:name w:val="Strong"/>
    <w:basedOn w:val="a0"/>
    <w:uiPriority w:val="22"/>
    <w:qFormat/>
    <w:rsid w:val="0088223C"/>
    <w:rPr>
      <w:b/>
      <w:bCs/>
    </w:rPr>
  </w:style>
  <w:style w:type="paragraph" w:styleId="21">
    <w:name w:val="Quote"/>
    <w:basedOn w:val="a"/>
    <w:next w:val="a"/>
    <w:link w:val="22"/>
    <w:uiPriority w:val="29"/>
    <w:qFormat/>
    <w:rsid w:val="0088223C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88223C"/>
    <w:rPr>
      <w:i/>
      <w:iCs/>
      <w:color w:val="000000" w:themeColor="text1"/>
    </w:rPr>
  </w:style>
  <w:style w:type="paragraph" w:styleId="ab">
    <w:name w:val="Intense Quote"/>
    <w:basedOn w:val="a"/>
    <w:next w:val="a"/>
    <w:link w:val="ac"/>
    <w:uiPriority w:val="30"/>
    <w:qFormat/>
    <w:rsid w:val="0088223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sid w:val="0088223C"/>
    <w:rPr>
      <w:b/>
      <w:bCs/>
      <w:i/>
      <w:iCs/>
      <w:color w:val="4F81BD" w:themeColor="accent1"/>
    </w:rPr>
  </w:style>
  <w:style w:type="character" w:styleId="ad">
    <w:name w:val="Subtle Reference"/>
    <w:basedOn w:val="a0"/>
    <w:uiPriority w:val="31"/>
    <w:qFormat/>
    <w:rsid w:val="0088223C"/>
    <w:rPr>
      <w:smallCaps/>
      <w:color w:val="C0504D" w:themeColor="accent2"/>
      <w:u w:val="single"/>
    </w:rPr>
  </w:style>
  <w:style w:type="character" w:styleId="ae">
    <w:name w:val="Intense Reference"/>
    <w:basedOn w:val="a0"/>
    <w:uiPriority w:val="32"/>
    <w:qFormat/>
    <w:rsid w:val="0088223C"/>
    <w:rPr>
      <w:b/>
      <w:bCs/>
      <w:smallCaps/>
      <w:color w:val="C0504D" w:themeColor="accent2"/>
      <w:spacing w:val="5"/>
      <w:u w:val="single"/>
    </w:rPr>
  </w:style>
  <w:style w:type="character" w:styleId="af">
    <w:name w:val="Book Title"/>
    <w:basedOn w:val="a0"/>
    <w:uiPriority w:val="33"/>
    <w:qFormat/>
    <w:rsid w:val="0088223C"/>
    <w:rPr>
      <w:b/>
      <w:bCs/>
      <w:smallCaps/>
      <w:spacing w:val="5"/>
    </w:rPr>
  </w:style>
  <w:style w:type="paragraph" w:styleId="af0">
    <w:name w:val="List Paragraph"/>
    <w:basedOn w:val="a"/>
    <w:uiPriority w:val="34"/>
    <w:qFormat/>
    <w:rsid w:val="0088223C"/>
    <w:pPr>
      <w:ind w:left="720"/>
      <w:contextualSpacing/>
    </w:pPr>
  </w:style>
  <w:style w:type="character" w:styleId="af1">
    <w:name w:val="Hyperlink"/>
    <w:basedOn w:val="a0"/>
    <w:uiPriority w:val="99"/>
    <w:unhideWhenUsed/>
    <w:rsid w:val="0088223C"/>
    <w:rPr>
      <w:color w:val="0000FF" w:themeColor="hyperlink"/>
      <w:u w:val="single"/>
    </w:rPr>
  </w:style>
  <w:style w:type="character" w:styleId="af2">
    <w:name w:val="FollowedHyperlink"/>
    <w:basedOn w:val="a0"/>
    <w:uiPriority w:val="99"/>
    <w:unhideWhenUsed/>
    <w:rsid w:val="0088223C"/>
    <w:rPr>
      <w:color w:val="800080" w:themeColor="followedHyperlink"/>
      <w:u w:val="single"/>
    </w:rPr>
  </w:style>
  <w:style w:type="table" w:styleId="af3">
    <w:name w:val="Table Grid"/>
    <w:basedOn w:val="a1"/>
    <w:uiPriority w:val="59"/>
    <w:rsid w:val="00D943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3"/>
    <w:uiPriority w:val="39"/>
    <w:rsid w:val="00D309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f3"/>
    <w:uiPriority w:val="59"/>
    <w:rsid w:val="008D301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link w:val="af5"/>
    <w:uiPriority w:val="99"/>
    <w:semiHidden/>
    <w:unhideWhenUsed/>
    <w:rsid w:val="00122F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122F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49\Word%202010%20l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 2010 look</Template>
  <TotalTime>106</TotalTime>
  <Pages>15</Pages>
  <Words>3255</Words>
  <Characters>18554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Цветополь</dc:creator>
  <cp:keywords/>
  <dc:description/>
  <cp:lastModifiedBy>Skola</cp:lastModifiedBy>
  <cp:revision>9</cp:revision>
  <dcterms:created xsi:type="dcterms:W3CDTF">2016-09-24T10:04:00Z</dcterms:created>
  <dcterms:modified xsi:type="dcterms:W3CDTF">2016-10-14T05:30:00Z</dcterms:modified>
</cp:coreProperties>
</file>